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9B582C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00FD64DE">
        <w:rPr>
          <w:bCs/>
          <w:noProof w:val="0"/>
          <w:sz w:val="24"/>
          <w:szCs w:val="24"/>
        </w:rPr>
        <w:t>bis</w:t>
      </w:r>
      <w:r w:rsidRPr="00B266B0">
        <w:rPr>
          <w:bCs/>
          <w:noProof w:val="0"/>
          <w:sz w:val="24"/>
          <w:szCs w:val="24"/>
        </w:rPr>
        <w:tab/>
      </w:r>
      <w:r w:rsidR="00365928" w:rsidRPr="00365928">
        <w:rPr>
          <w:bCs/>
          <w:noProof w:val="0"/>
          <w:sz w:val="24"/>
          <w:szCs w:val="24"/>
        </w:rPr>
        <w:t>R2-1913290</w:t>
      </w:r>
    </w:p>
    <w:p w14:paraId="11776FA6" w14:textId="16075F69" w:rsidR="00A209D6" w:rsidRPr="00465587" w:rsidRDefault="00FD64DE" w:rsidP="00A209D6">
      <w:pPr>
        <w:pStyle w:val="Header"/>
        <w:tabs>
          <w:tab w:val="right" w:pos="9639"/>
        </w:tabs>
        <w:rPr>
          <w:bCs/>
          <w:sz w:val="24"/>
          <w:szCs w:val="24"/>
          <w:lang w:eastAsia="zh-CN"/>
        </w:rPr>
      </w:pPr>
      <w:r w:rsidRPr="006574C0">
        <w:rPr>
          <w:bCs/>
          <w:sz w:val="24"/>
          <w:szCs w:val="24"/>
          <w:lang w:eastAsia="zh-CN"/>
        </w:rPr>
        <w:t xml:space="preserve">Chongqing,  China, 14 – 18 October </w:t>
      </w:r>
      <w:r w:rsidR="00F036E9" w:rsidRPr="00F036E9">
        <w:rPr>
          <w:bCs/>
          <w:sz w:val="24"/>
          <w:szCs w:val="24"/>
          <w:lang w:eastAsia="zh-CN"/>
        </w:rPr>
        <w:t>2019</w:t>
      </w:r>
      <w:r w:rsidR="00A209D6">
        <w:rPr>
          <w:noProof w:val="0"/>
          <w:sz w:val="24"/>
          <w:szCs w:val="24"/>
          <w:lang w:eastAsia="zh-CN"/>
        </w:rPr>
        <w:tab/>
      </w:r>
      <w:r w:rsidR="00C431F6">
        <w:rPr>
          <w:noProof w:val="0"/>
          <w:sz w:val="24"/>
          <w:szCs w:val="24"/>
          <w:lang w:eastAsia="zh-CN"/>
        </w:rPr>
        <w:t xml:space="preserve">update of </w:t>
      </w:r>
      <w:r w:rsidRPr="00BB4DF7">
        <w:rPr>
          <w:bCs/>
          <w:noProof w:val="0"/>
          <w:sz w:val="24"/>
          <w:szCs w:val="24"/>
        </w:rPr>
        <w:t>R2-1910093</w:t>
      </w:r>
      <w:r>
        <w:rPr>
          <w:bCs/>
          <w:noProof w:val="0"/>
          <w:sz w:val="24"/>
          <w:szCs w:val="24"/>
        </w:rPr>
        <w:t>/R2-1910094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E8223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566E" w:rsidRPr="00BA566E">
        <w:rPr>
          <w:rFonts w:cs="Arial"/>
          <w:b/>
          <w:bCs/>
          <w:sz w:val="24"/>
          <w:lang w:eastAsia="ja-JP"/>
        </w:rPr>
        <w:t>6.2.</w:t>
      </w:r>
      <w:r w:rsidR="0099520E">
        <w:rPr>
          <w:rFonts w:cs="Arial"/>
          <w:b/>
          <w:bCs/>
          <w:sz w:val="24"/>
          <w:lang w:eastAsia="ja-JP"/>
        </w:rPr>
        <w:t>2</w:t>
      </w:r>
      <w:r w:rsidR="00BA566E" w:rsidRPr="00BA566E">
        <w:rPr>
          <w:rFonts w:cs="Arial"/>
          <w:b/>
          <w:bCs/>
          <w:sz w:val="24"/>
          <w:lang w:eastAsia="ja-JP"/>
        </w:rPr>
        <w:t>.6</w:t>
      </w:r>
    </w:p>
    <w:p w14:paraId="73188B46" w14:textId="6C992C5D"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1559CA">
        <w:rPr>
          <w:rFonts w:ascii="Arial" w:hAnsi="Arial" w:cs="Arial"/>
          <w:b/>
          <w:bCs/>
          <w:sz w:val="24"/>
        </w:rPr>
        <w:t>, Lenovo</w:t>
      </w:r>
    </w:p>
    <w:p w14:paraId="0FA3EF00" w14:textId="061C5C8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539E">
        <w:rPr>
          <w:rFonts w:ascii="Arial" w:hAnsi="Arial" w:cs="Arial"/>
          <w:b/>
          <w:bCs/>
          <w:sz w:val="24"/>
        </w:rPr>
        <w:t>CAPC for configured grant</w:t>
      </w:r>
      <w:r w:rsidR="00FD64DE">
        <w:rPr>
          <w:rFonts w:ascii="Arial" w:hAnsi="Arial" w:cs="Arial"/>
          <w:b/>
          <w:bCs/>
          <w:sz w:val="24"/>
        </w:rPr>
        <w:t xml:space="preserve"> and dynamic grant</w:t>
      </w:r>
    </w:p>
    <w:p w14:paraId="1F147C23" w14:textId="3D395D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31F6" w:rsidRPr="00C431F6">
        <w:rPr>
          <w:rFonts w:ascii="Arial" w:hAnsi="Arial" w:cs="Arial"/>
          <w:b/>
          <w:bCs/>
          <w:sz w:val="24"/>
        </w:rPr>
        <w:t>NR_unlic</w:t>
      </w:r>
      <w:proofErr w:type="spellEnd"/>
      <w:r w:rsidR="00C431F6" w:rsidRPr="00C431F6">
        <w:rPr>
          <w:rFonts w:ascii="Arial" w:hAnsi="Arial" w:cs="Arial"/>
          <w:b/>
          <w:bCs/>
          <w:sz w:val="24"/>
        </w:rPr>
        <w:t xml:space="preserve">-Core </w:t>
      </w:r>
      <w:r>
        <w:rPr>
          <w:rFonts w:ascii="Arial" w:hAnsi="Arial" w:cs="Arial"/>
          <w:b/>
          <w:bCs/>
          <w:sz w:val="24"/>
        </w:rPr>
        <w:t xml:space="preserve">- Release </w:t>
      </w:r>
      <w:r w:rsidR="00C431F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65F4707" w:rsidR="00A209D6" w:rsidRDefault="00C431F6" w:rsidP="00A209D6">
      <w:r>
        <w:t>CAPC for config</w:t>
      </w:r>
      <w:r w:rsidR="00D25E8F">
        <w:t xml:space="preserve">ured grant was discussed in RAN2 #106 meeting </w:t>
      </w:r>
      <w:r>
        <w:t>with the following agreements made</w:t>
      </w:r>
      <w:r w:rsidR="00935739">
        <w:t xml:space="preserve"> [1] [2]</w:t>
      </w:r>
      <w:r>
        <w:t>:</w:t>
      </w:r>
    </w:p>
    <w:tbl>
      <w:tblPr>
        <w:tblStyle w:val="TableGrid"/>
        <w:tblW w:w="0" w:type="auto"/>
        <w:tblLook w:val="04A0" w:firstRow="1" w:lastRow="0" w:firstColumn="1" w:lastColumn="0" w:noHBand="0" w:noVBand="1"/>
      </w:tblPr>
      <w:tblGrid>
        <w:gridCol w:w="9631"/>
      </w:tblGrid>
      <w:tr w:rsidR="00C431F6" w14:paraId="53B66AC1" w14:textId="77777777" w:rsidTr="00C431F6">
        <w:tc>
          <w:tcPr>
            <w:tcW w:w="9631" w:type="dxa"/>
          </w:tcPr>
          <w:p w14:paraId="737D8342" w14:textId="77777777" w:rsidR="00C431F6" w:rsidRDefault="00C431F6" w:rsidP="00C431F6">
            <w:pPr>
              <w:pStyle w:val="Agreement"/>
            </w:pPr>
            <w:r>
              <w:rPr>
                <w:lang w:val="en-US"/>
              </w:rPr>
              <w:t>For UL CG, select the hig</w:t>
            </w:r>
            <w:bookmarkStart w:id="0" w:name="_GoBack"/>
            <w:bookmarkEnd w:id="0"/>
            <w:r>
              <w:rPr>
                <w:lang w:val="en-US"/>
              </w:rPr>
              <w:t>hest CAPC index (lowest priority) of LCHs multiplexed in a TB, as in LTE LAA (for WiFi coexist)</w:t>
            </w:r>
          </w:p>
          <w:p w14:paraId="7B35A2E0" w14:textId="72F1726D" w:rsidR="00C431F6" w:rsidRPr="00C431F6" w:rsidRDefault="00C431F6" w:rsidP="00C431F6">
            <w:pPr>
              <w:pStyle w:val="Agreement"/>
              <w:rPr>
                <w:lang w:val="en-US"/>
              </w:rPr>
            </w:pPr>
            <w:r>
              <w:t>For UL CG, FFS if</w:t>
            </w:r>
            <w:r>
              <w:rPr>
                <w:lang w:val="en-US"/>
              </w:rPr>
              <w:t xml:space="preserve"> it shall be possible to restrict data of which CAPC can be multiplexed into a TB with high priority data</w:t>
            </w:r>
          </w:p>
        </w:tc>
      </w:tr>
    </w:tbl>
    <w:p w14:paraId="318535C8" w14:textId="39977568" w:rsidR="00C431F6" w:rsidRDefault="005B3F92" w:rsidP="00A209D6">
      <w:r>
        <w:t>Several options have been proposed in the previous meeting without discussion</w:t>
      </w:r>
      <w:r w:rsidR="00873B21">
        <w:t xml:space="preserve"> [3]</w:t>
      </w:r>
      <w:r w:rsidR="002D279F">
        <w:t xml:space="preserve"> </w:t>
      </w:r>
      <w:r w:rsidR="00CB23A4">
        <w:t>~</w:t>
      </w:r>
      <w:r w:rsidR="002D279F">
        <w:t xml:space="preserve"> </w:t>
      </w:r>
      <w:r w:rsidR="00CB23A4">
        <w:t>[</w:t>
      </w:r>
      <w:r w:rsidR="00185F57">
        <w:t>8</w:t>
      </w:r>
      <w:r w:rsidR="00CB23A4">
        <w:t>]</w:t>
      </w:r>
      <w:r>
        <w:t xml:space="preserve">. We continue the discussion in this contribution. Besides, </w:t>
      </w:r>
      <w:r w:rsidR="00D25E8F">
        <w:t>CAPC for dynamic grant was briefly discussed when discussing for configured grant</w:t>
      </w:r>
      <w:r>
        <w:t xml:space="preserve"> when the agreement above was made</w:t>
      </w:r>
      <w:r w:rsidR="00D25E8F">
        <w:t>. We did some further checked for dynamic grant with COT sharing and would like to confirm the understanding in RAN2</w:t>
      </w:r>
      <w:r w:rsidR="00873B21">
        <w:t xml:space="preserve"> [</w:t>
      </w:r>
      <w:r w:rsidR="00185F57">
        <w:t>9</w:t>
      </w:r>
      <w:r w:rsidR="00873B21">
        <w:t>]</w:t>
      </w:r>
      <w:r w:rsidR="00D25E8F">
        <w:t xml:space="preserve">. </w:t>
      </w:r>
    </w:p>
    <w:p w14:paraId="2BBFF540" w14:textId="5DAEB15A" w:rsidR="00A209D6" w:rsidRPr="006E13D1" w:rsidRDefault="00A209D6" w:rsidP="00A209D6">
      <w:pPr>
        <w:pStyle w:val="Heading1"/>
      </w:pPr>
      <w:r w:rsidRPr="006E13D1">
        <w:t>2</w:t>
      </w:r>
      <w:r w:rsidRPr="006E13D1">
        <w:tab/>
      </w:r>
      <w:r w:rsidR="00C431F6">
        <w:t>Discussions</w:t>
      </w:r>
    </w:p>
    <w:p w14:paraId="4AEDDFC2" w14:textId="3C357E6D" w:rsidR="00D25E8F" w:rsidRPr="006E13D1" w:rsidRDefault="00D25E8F" w:rsidP="00D25E8F">
      <w:pPr>
        <w:pStyle w:val="Heading2"/>
      </w:pPr>
      <w:r>
        <w:t>2</w:t>
      </w:r>
      <w:r w:rsidRPr="006E13D1">
        <w:t>.1</w:t>
      </w:r>
      <w:r w:rsidRPr="006E13D1">
        <w:tab/>
      </w:r>
      <w:r>
        <w:t>CAPC for configured grant</w:t>
      </w:r>
    </w:p>
    <w:p w14:paraId="0BE20BE4" w14:textId="4C2B44CF" w:rsidR="00885D60" w:rsidRDefault="001F422E" w:rsidP="00885D60">
      <w:pPr>
        <w:jc w:val="both"/>
        <w:rPr>
          <w:lang w:val="en-US"/>
        </w:rPr>
      </w:pPr>
      <w:r>
        <w:rPr>
          <w:lang w:val="en-US"/>
        </w:rPr>
        <w:t>T</w:t>
      </w:r>
      <w:r w:rsidR="009E5E65">
        <w:rPr>
          <w:lang w:val="en-US"/>
        </w:rPr>
        <w:t>he issue of high priority data being deprioritized was acknowledged</w:t>
      </w:r>
      <w:r w:rsidRPr="001F422E">
        <w:rPr>
          <w:lang w:val="en-US"/>
        </w:rPr>
        <w:t xml:space="preserve"> </w:t>
      </w:r>
      <w:r>
        <w:rPr>
          <w:lang w:val="en-US"/>
        </w:rPr>
        <w:t>if to follow the LTE LAA mechanism</w:t>
      </w:r>
      <w:r w:rsidR="009E5E65">
        <w:rPr>
          <w:lang w:val="en-US"/>
        </w:rPr>
        <w:t xml:space="preserve">, as for LAA it is possible to configure e.g. SRBs only to be mapped to licensed cells while that would not be possible for standalone NR-U. </w:t>
      </w:r>
      <w:r w:rsidR="001C6EC4">
        <w:rPr>
          <w:lang w:val="en-US"/>
        </w:rPr>
        <w:t>I</w:t>
      </w:r>
      <w:r w:rsidR="00885D60">
        <w:rPr>
          <w:lang w:val="en-US"/>
        </w:rPr>
        <w:t>t would be good to allow some restrictions to avoid SRBs being downgraded when it is sen</w:t>
      </w:r>
      <w:r w:rsidR="009348AF">
        <w:rPr>
          <w:lang w:val="en-US"/>
        </w:rPr>
        <w:t>t</w:t>
      </w:r>
      <w:r w:rsidR="00885D60">
        <w:rPr>
          <w:lang w:val="en-US"/>
        </w:rPr>
        <w:t xml:space="preserve"> on unlicensed cells.</w:t>
      </w:r>
      <w:r w:rsidR="00885D60" w:rsidRPr="00885D60">
        <w:rPr>
          <w:lang w:val="en-US"/>
        </w:rPr>
        <w:t xml:space="preserve"> </w:t>
      </w:r>
    </w:p>
    <w:p w14:paraId="56C2DA7C" w14:textId="46E4ED84" w:rsidR="00873B21" w:rsidRDefault="00873B21" w:rsidP="00346DFE">
      <w:pPr>
        <w:jc w:val="both"/>
        <w:rPr>
          <w:lang w:val="en-US"/>
        </w:rPr>
      </w:pPr>
      <w:r>
        <w:rPr>
          <w:lang w:val="en-US"/>
        </w:rPr>
        <w:t xml:space="preserve">The following options </w:t>
      </w:r>
      <w:r w:rsidR="006D7FD7">
        <w:rPr>
          <w:lang w:val="en-US"/>
        </w:rPr>
        <w:t xml:space="preserve">to restriction data of lower priority CAPC from multiplexing with higher priorities ones </w:t>
      </w:r>
      <w:r w:rsidR="003311D0">
        <w:rPr>
          <w:lang w:val="en-US"/>
        </w:rPr>
        <w:t>have been proposed</w:t>
      </w:r>
      <w:r>
        <w:rPr>
          <w:lang w:val="en-US"/>
        </w:rPr>
        <w:t xml:space="preserve"> in the previous RAN2 meeting:</w:t>
      </w:r>
    </w:p>
    <w:p w14:paraId="1883D5CC" w14:textId="38D8CCB8" w:rsidR="00870432" w:rsidRPr="003311D0" w:rsidRDefault="00873B21" w:rsidP="00873B21">
      <w:pPr>
        <w:pStyle w:val="ListParagraph"/>
        <w:numPr>
          <w:ilvl w:val="0"/>
          <w:numId w:val="15"/>
        </w:numPr>
        <w:jc w:val="both"/>
        <w:rPr>
          <w:b/>
          <w:lang w:val="en-US"/>
        </w:rPr>
      </w:pPr>
      <w:r w:rsidRPr="003311D0">
        <w:rPr>
          <w:b/>
          <w:lang w:val="en-US"/>
        </w:rPr>
        <w:t>Option 1:</w:t>
      </w:r>
      <w:r w:rsidRPr="003311D0">
        <w:rPr>
          <w:b/>
        </w:rPr>
        <w:t xml:space="preserve"> </w:t>
      </w:r>
      <w:r w:rsidR="00870432" w:rsidRPr="003311D0">
        <w:rPr>
          <w:b/>
        </w:rPr>
        <w:t xml:space="preserve">per LCH </w:t>
      </w:r>
      <w:r w:rsidR="00985EF0" w:rsidRPr="003311D0">
        <w:rPr>
          <w:b/>
        </w:rPr>
        <w:t>restriction</w:t>
      </w:r>
    </w:p>
    <w:p w14:paraId="627F585A" w14:textId="32FB8C25" w:rsidR="00870432" w:rsidRPr="00870432" w:rsidRDefault="00883098" w:rsidP="00870432">
      <w:pPr>
        <w:pStyle w:val="ListParagraph"/>
        <w:numPr>
          <w:ilvl w:val="1"/>
          <w:numId w:val="15"/>
        </w:numPr>
        <w:jc w:val="both"/>
        <w:rPr>
          <w:lang w:val="en-US"/>
        </w:rPr>
      </w:pPr>
      <w:r>
        <w:t xml:space="preserve">Option </w:t>
      </w:r>
      <w:r w:rsidR="00870432">
        <w:t>1a: up to which CAPC can be multiplexed with it [3]</w:t>
      </w:r>
    </w:p>
    <w:p w14:paraId="3AFB9D20" w14:textId="773C4433" w:rsidR="00870432" w:rsidRPr="00870432" w:rsidRDefault="00883098" w:rsidP="00870432">
      <w:pPr>
        <w:pStyle w:val="ListParagraph"/>
        <w:numPr>
          <w:ilvl w:val="1"/>
          <w:numId w:val="15"/>
        </w:numPr>
        <w:jc w:val="both"/>
        <w:rPr>
          <w:lang w:val="en-US"/>
        </w:rPr>
      </w:pPr>
      <w:r>
        <w:t xml:space="preserve">Option </w:t>
      </w:r>
      <w:r w:rsidR="00870432">
        <w:t xml:space="preserve">1b: </w:t>
      </w:r>
      <w:r w:rsidR="00870432" w:rsidRPr="00870432">
        <w:t>a “</w:t>
      </w:r>
      <w:proofErr w:type="spellStart"/>
      <w:r w:rsidR="00870432" w:rsidRPr="007A2A0D">
        <w:rPr>
          <w:i/>
        </w:rPr>
        <w:t>ProtectedCAPC</w:t>
      </w:r>
      <w:proofErr w:type="spellEnd"/>
      <w:r w:rsidR="00870432" w:rsidRPr="00870432">
        <w:t xml:space="preserve">” bit </w:t>
      </w:r>
      <w:r w:rsidR="00870432">
        <w:t>whether it can be multiplexed with lower priority CAPC [4]</w:t>
      </w:r>
      <w:r w:rsidR="00870432" w:rsidRPr="00870432">
        <w:t xml:space="preserve">   </w:t>
      </w:r>
    </w:p>
    <w:p w14:paraId="4CE0F489" w14:textId="1DB07A81" w:rsidR="00774DB2" w:rsidRPr="003311D0" w:rsidRDefault="00870432" w:rsidP="00873B21">
      <w:pPr>
        <w:pStyle w:val="ListParagraph"/>
        <w:numPr>
          <w:ilvl w:val="0"/>
          <w:numId w:val="15"/>
        </w:numPr>
        <w:jc w:val="both"/>
        <w:rPr>
          <w:b/>
          <w:lang w:val="en-US"/>
        </w:rPr>
      </w:pPr>
      <w:r w:rsidRPr="003311D0">
        <w:rPr>
          <w:b/>
        </w:rPr>
        <w:t xml:space="preserve">Option 2: </w:t>
      </w:r>
      <w:r w:rsidR="00774DB2" w:rsidRPr="003311D0">
        <w:rPr>
          <w:b/>
        </w:rPr>
        <w:t xml:space="preserve">per CAPC </w:t>
      </w:r>
      <w:r w:rsidR="00985EF0" w:rsidRPr="003311D0">
        <w:rPr>
          <w:b/>
        </w:rPr>
        <w:t>restriction</w:t>
      </w:r>
    </w:p>
    <w:p w14:paraId="59EE6E0E" w14:textId="284535D1" w:rsidR="00774DB2" w:rsidRPr="00E33B39" w:rsidRDefault="00883098" w:rsidP="00DC4BCB">
      <w:pPr>
        <w:pStyle w:val="ListParagraph"/>
        <w:numPr>
          <w:ilvl w:val="1"/>
          <w:numId w:val="15"/>
        </w:numPr>
        <w:jc w:val="both"/>
        <w:rPr>
          <w:lang w:val="en-US"/>
        </w:rPr>
      </w:pPr>
      <w:r>
        <w:t xml:space="preserve">Option </w:t>
      </w:r>
      <w:r w:rsidR="00774DB2">
        <w:t xml:space="preserve">2a: </w:t>
      </w:r>
      <w:r w:rsidR="00E33B39">
        <w:t xml:space="preserve">CAPC </w:t>
      </w:r>
      <w:r w:rsidR="00E33B39" w:rsidRPr="00E33B39">
        <w:t xml:space="preserve">P+X </w:t>
      </w:r>
      <w:r w:rsidR="00D7769A" w:rsidRPr="00E33B39">
        <w:t>can</w:t>
      </w:r>
      <w:r w:rsidR="00E33B39" w:rsidRPr="00E33B39">
        <w:t xml:space="preserve"> be multiplexed</w:t>
      </w:r>
      <w:r w:rsidR="00D7769A">
        <w:t xml:space="preserve"> with CAPC P</w:t>
      </w:r>
      <w:r w:rsidR="00E33B39">
        <w:t xml:space="preserve"> [5]</w:t>
      </w:r>
    </w:p>
    <w:p w14:paraId="5BBDB442" w14:textId="5256FCBF" w:rsidR="00774DB2" w:rsidRPr="00774DB2" w:rsidRDefault="00883098" w:rsidP="00774DB2">
      <w:pPr>
        <w:pStyle w:val="ListParagraph"/>
        <w:numPr>
          <w:ilvl w:val="1"/>
          <w:numId w:val="15"/>
        </w:numPr>
        <w:jc w:val="both"/>
        <w:rPr>
          <w:lang w:val="en-US"/>
        </w:rPr>
      </w:pPr>
      <w:r>
        <w:t xml:space="preserve">Option </w:t>
      </w:r>
      <w:r w:rsidR="00774DB2">
        <w:t>2b:</w:t>
      </w:r>
      <w:r w:rsidR="00E33B39">
        <w:t xml:space="preserve"> CAPC threshold [</w:t>
      </w:r>
      <w:r w:rsidR="00577529">
        <w:t>6</w:t>
      </w:r>
      <w:r w:rsidR="00E33B39">
        <w:t>]</w:t>
      </w:r>
    </w:p>
    <w:p w14:paraId="384A1729" w14:textId="786EF067" w:rsidR="00883098" w:rsidRPr="003311D0" w:rsidRDefault="00774DB2" w:rsidP="00DC4BCB">
      <w:pPr>
        <w:pStyle w:val="ListParagraph"/>
        <w:numPr>
          <w:ilvl w:val="0"/>
          <w:numId w:val="15"/>
        </w:numPr>
        <w:jc w:val="both"/>
        <w:rPr>
          <w:b/>
          <w:lang w:val="en-US"/>
        </w:rPr>
      </w:pPr>
      <w:r w:rsidRPr="003311D0">
        <w:rPr>
          <w:b/>
        </w:rPr>
        <w:t xml:space="preserve">Option 3: </w:t>
      </w:r>
      <w:r w:rsidR="00577529" w:rsidRPr="003311D0">
        <w:rPr>
          <w:b/>
        </w:rPr>
        <w:t>fixed rules without configuration</w:t>
      </w:r>
    </w:p>
    <w:p w14:paraId="299994FF" w14:textId="0770C5D6" w:rsidR="00873B21" w:rsidRPr="00883098" w:rsidRDefault="00883098" w:rsidP="00883098">
      <w:pPr>
        <w:pStyle w:val="ListParagraph"/>
        <w:numPr>
          <w:ilvl w:val="1"/>
          <w:numId w:val="15"/>
        </w:numPr>
        <w:jc w:val="both"/>
        <w:rPr>
          <w:lang w:val="en-US"/>
        </w:rPr>
      </w:pPr>
      <w:r>
        <w:t xml:space="preserve">Option 3a: </w:t>
      </w:r>
      <w:r w:rsidRPr="00873B21">
        <w:t>only multiplex data with same CAPC as the highest priority LCH</w:t>
      </w:r>
      <w:r>
        <w:t xml:space="preserve"> </w:t>
      </w:r>
      <w:r w:rsidR="00873B21">
        <w:t>[</w:t>
      </w:r>
      <w:r w:rsidR="00577529">
        <w:t>7</w:t>
      </w:r>
      <w:r w:rsidR="00873B21">
        <w:t>]</w:t>
      </w:r>
    </w:p>
    <w:p w14:paraId="045C1AA0" w14:textId="7296F298" w:rsidR="00883098" w:rsidRPr="00185F57" w:rsidRDefault="00883098" w:rsidP="00883098">
      <w:pPr>
        <w:pStyle w:val="ListParagraph"/>
        <w:numPr>
          <w:ilvl w:val="1"/>
          <w:numId w:val="15"/>
        </w:numPr>
        <w:jc w:val="both"/>
        <w:rPr>
          <w:lang w:val="en-US"/>
        </w:rPr>
      </w:pPr>
      <w:r>
        <w:t xml:space="preserve">Option 3b: </w:t>
      </w:r>
      <w:r w:rsidR="00E33B39">
        <w:t>SRBs</w:t>
      </w:r>
      <w:r w:rsidR="00577529">
        <w:t xml:space="preserve"> </w:t>
      </w:r>
      <w:r w:rsidR="00985EF0">
        <w:t xml:space="preserve">are not multiplexed with DRB </w:t>
      </w:r>
      <w:r w:rsidR="00577529">
        <w:t>[8]</w:t>
      </w:r>
    </w:p>
    <w:p w14:paraId="3D17CCC3" w14:textId="2CF27C28" w:rsidR="00185F57" w:rsidRPr="00185F57" w:rsidRDefault="001C6EC4" w:rsidP="00873B21">
      <w:pPr>
        <w:jc w:val="both"/>
        <w:rPr>
          <w:lang w:val="en-US"/>
        </w:rPr>
      </w:pPr>
      <w:r>
        <w:rPr>
          <w:lang w:val="en-US"/>
        </w:rPr>
        <w:t>All the</w:t>
      </w:r>
      <w:r w:rsidR="00885D60">
        <w:rPr>
          <w:lang w:val="en-US"/>
        </w:rPr>
        <w:t xml:space="preserve"> options at least assume</w:t>
      </w:r>
      <w:r w:rsidR="008C4C82">
        <w:rPr>
          <w:lang w:val="en-US"/>
        </w:rPr>
        <w:t>d</w:t>
      </w:r>
      <w:r w:rsidR="00885D60">
        <w:rPr>
          <w:lang w:val="en-US"/>
        </w:rPr>
        <w:t xml:space="preserve"> the priority of certain LCH needs to be </w:t>
      </w:r>
      <w:r w:rsidR="008C4C82">
        <w:rPr>
          <w:lang w:val="en-US"/>
        </w:rPr>
        <w:t>guaranteed</w:t>
      </w:r>
      <w:r w:rsidR="00885D60">
        <w:rPr>
          <w:lang w:val="en-US"/>
        </w:rPr>
        <w:t xml:space="preserve"> by restricting lower priority data to be multiplexed into the same TB. </w:t>
      </w:r>
    </w:p>
    <w:p w14:paraId="2589D41F" w14:textId="448C5C7B" w:rsidR="00873B21" w:rsidRDefault="00873B21" w:rsidP="00873B21">
      <w:pPr>
        <w:jc w:val="both"/>
        <w:rPr>
          <w:lang w:val="en-US"/>
        </w:rPr>
      </w:pPr>
      <w:r>
        <w:rPr>
          <w:b/>
          <w:lang w:val="en-US"/>
        </w:rPr>
        <w:t>Proposal 1</w:t>
      </w:r>
      <w:r>
        <w:rPr>
          <w:lang w:val="en-US"/>
        </w:rPr>
        <w:t xml:space="preserve">: For UL configured grant, it should be ensured that CAPC of a TB with high priority LCHs is not severely degraded due to low priority LCHs that may be multiplexed in the same TB. </w:t>
      </w:r>
    </w:p>
    <w:p w14:paraId="24B719A4" w14:textId="5E1153C8" w:rsidR="00FA7D03" w:rsidRDefault="00FA7D03" w:rsidP="00FA7D03">
      <w:pPr>
        <w:jc w:val="both"/>
        <w:rPr>
          <w:lang w:val="en-US"/>
        </w:rPr>
      </w:pPr>
      <w:r>
        <w:rPr>
          <w:b/>
          <w:lang w:val="en-US"/>
        </w:rPr>
        <w:t>Proposal 2</w:t>
      </w:r>
      <w:r>
        <w:rPr>
          <w:lang w:val="en-US"/>
        </w:rPr>
        <w:t>: It is achieved by restricting data of which CAPC(s) can be multiplexed into a TB with high priority data.</w:t>
      </w:r>
    </w:p>
    <w:p w14:paraId="57C4BFE9" w14:textId="56F4E58A" w:rsidR="00885D60" w:rsidRDefault="00885D60" w:rsidP="00873B21">
      <w:pPr>
        <w:jc w:val="both"/>
        <w:rPr>
          <w:lang w:val="en-US"/>
        </w:rPr>
      </w:pPr>
      <w:r>
        <w:rPr>
          <w:lang w:val="en-US"/>
        </w:rPr>
        <w:t xml:space="preserve">The simplest might be to restrict SRBs/MAC CEs not to be multiplexed with any other LCHs to avoid being downgraded, e.g. with option 3. </w:t>
      </w:r>
      <w:r w:rsidR="001C6EC4">
        <w:rPr>
          <w:lang w:val="en-US"/>
        </w:rPr>
        <w:t>Then t</w:t>
      </w:r>
      <w:r>
        <w:rPr>
          <w:lang w:val="en-US"/>
        </w:rPr>
        <w:t xml:space="preserve">he question is whether we need to allow further flexibility with NW control to avoid too much resource underutilization. Option 1 and 2 address the tradeoff between resource efficiency and high priority data access </w:t>
      </w:r>
      <w:r>
        <w:rPr>
          <w:lang w:val="en-US"/>
        </w:rPr>
        <w:lastRenderedPageBreak/>
        <w:t xml:space="preserve">rate but at the same time allow NW configurability regarding how high priority data can tolerate low CAPC associating to certain LCHs that potentially can be multiplexed in the same TB, by configuring restrictions </w:t>
      </w:r>
      <w:r w:rsidR="008C4C82">
        <w:rPr>
          <w:lang w:val="en-US"/>
        </w:rPr>
        <w:t>either on per LCH basis or per CACP basis.</w:t>
      </w:r>
      <w:r>
        <w:rPr>
          <w:lang w:val="en-US"/>
        </w:rPr>
        <w:t xml:space="preserve"> </w:t>
      </w:r>
      <w:r>
        <w:rPr>
          <w:lang w:val="en-US" w:eastAsia="zh-CN"/>
        </w:rPr>
        <w:t xml:space="preserve">In principle, it could be applicable to MAC CEs as well, configuration for MAC CEs can be added in RRC signaling to ensure MAC CEs are not downgraded too much either. </w:t>
      </w:r>
      <w:r w:rsidR="00922F69">
        <w:rPr>
          <w:lang w:val="en-US" w:eastAsia="zh-CN"/>
        </w:rPr>
        <w:t xml:space="preserve">From flexibility point of view, option 1 &gt; option 2 &gt; option 3. </w:t>
      </w:r>
      <w:r w:rsidR="009348AF">
        <w:rPr>
          <w:lang w:val="en-US" w:eastAsia="zh-CN"/>
        </w:rPr>
        <w:t>From network point of view, it should at least be configurable whether th</w:t>
      </w:r>
      <w:r w:rsidR="001F17DF">
        <w:rPr>
          <w:lang w:val="en-US" w:eastAsia="zh-CN"/>
        </w:rPr>
        <w:t xml:space="preserve">e restriction is applied or not and configuring per LCH </w:t>
      </w:r>
      <w:r w:rsidR="003B1C04">
        <w:rPr>
          <w:lang w:val="en-US" w:eastAsia="zh-CN"/>
        </w:rPr>
        <w:t>does</w:t>
      </w:r>
      <w:r w:rsidR="001F17DF">
        <w:rPr>
          <w:lang w:val="en-US" w:eastAsia="zh-CN"/>
        </w:rPr>
        <w:t xml:space="preserve"> not</w:t>
      </w:r>
      <w:r w:rsidR="003B1C04">
        <w:rPr>
          <w:lang w:val="en-US" w:eastAsia="zh-CN"/>
        </w:rPr>
        <w:t xml:space="preserve"> seem to</w:t>
      </w:r>
      <w:r w:rsidR="001F17DF">
        <w:rPr>
          <w:lang w:val="en-US" w:eastAsia="zh-CN"/>
        </w:rPr>
        <w:t xml:space="preserve"> more complex than other options</w:t>
      </w:r>
      <w:r w:rsidR="003B1C04">
        <w:rPr>
          <w:lang w:val="en-US" w:eastAsia="zh-CN"/>
        </w:rPr>
        <w:t xml:space="preserve"> or </w:t>
      </w:r>
      <w:r w:rsidR="00327F88">
        <w:rPr>
          <w:lang w:val="en-US" w:eastAsia="zh-CN"/>
        </w:rPr>
        <w:t xml:space="preserve">it </w:t>
      </w:r>
      <w:r w:rsidR="003B1C04">
        <w:rPr>
          <w:lang w:val="en-US" w:eastAsia="zh-CN"/>
        </w:rPr>
        <w:t>could be even simpler when designing the signaling details</w:t>
      </w:r>
      <w:r w:rsidR="001F17DF">
        <w:rPr>
          <w:lang w:val="en-US" w:eastAsia="zh-CN"/>
        </w:rPr>
        <w:t>.</w:t>
      </w:r>
    </w:p>
    <w:p w14:paraId="0C97FCDB" w14:textId="0C16C51D" w:rsidR="00FA7D03" w:rsidRDefault="00FA7D03" w:rsidP="00FA7D03">
      <w:pPr>
        <w:jc w:val="both"/>
        <w:rPr>
          <w:lang w:val="en-US" w:eastAsia="zh-CN"/>
        </w:rPr>
      </w:pPr>
      <w:r w:rsidRPr="00C06058">
        <w:rPr>
          <w:b/>
          <w:lang w:val="en-US" w:eastAsia="zh-CN"/>
        </w:rPr>
        <w:t>Proposal 3</w:t>
      </w:r>
      <w:r>
        <w:rPr>
          <w:lang w:val="en-US" w:eastAsia="zh-CN"/>
        </w:rPr>
        <w:t xml:space="preserve">: It is configured per LCH data of up to which CAPC are allowed be multiplexed with it. </w:t>
      </w:r>
    </w:p>
    <w:p w14:paraId="2F385722" w14:textId="0AA72151" w:rsidR="00873B21" w:rsidRPr="00873B21" w:rsidRDefault="00FA7D03" w:rsidP="00346DFE">
      <w:pPr>
        <w:jc w:val="both"/>
      </w:pPr>
      <w:r w:rsidRPr="00797365">
        <w:rPr>
          <w:b/>
          <w:lang w:val="en-US" w:eastAsia="zh-CN"/>
        </w:rPr>
        <w:t>Proposal 4</w:t>
      </w:r>
      <w:r>
        <w:rPr>
          <w:lang w:val="en-US" w:eastAsia="zh-CN"/>
        </w:rPr>
        <w:t xml:space="preserve">: discuss if it is applicable to MAC CE as well. </w:t>
      </w:r>
    </w:p>
    <w:p w14:paraId="101C36D6" w14:textId="21EE0540" w:rsidR="00D25E8F" w:rsidRPr="006E13D1" w:rsidRDefault="00D25E8F" w:rsidP="00D25E8F">
      <w:pPr>
        <w:pStyle w:val="Heading2"/>
      </w:pPr>
      <w:r>
        <w:t>2</w:t>
      </w:r>
      <w:r w:rsidRPr="006E13D1">
        <w:t>.</w:t>
      </w:r>
      <w:r>
        <w:t>2</w:t>
      </w:r>
      <w:r w:rsidRPr="006E13D1">
        <w:tab/>
      </w:r>
      <w:r>
        <w:t>CAPC for dynamic grant</w:t>
      </w:r>
    </w:p>
    <w:p w14:paraId="7DB5A4A4" w14:textId="77777777" w:rsidR="00D25E8F" w:rsidRDefault="00D25E8F" w:rsidP="00D25E8F">
      <w:pPr>
        <w:jc w:val="both"/>
        <w:rPr>
          <w:lang w:val="en-US"/>
        </w:rPr>
      </w:pPr>
      <w:r>
        <w:t xml:space="preserve">For dynamic grant, </w:t>
      </w:r>
      <w:r w:rsidRPr="00945312">
        <w:rPr>
          <w:lang w:val="en-US"/>
        </w:rPr>
        <w:t>LBT type as well as CAPC are explicitly signaled for the UE using in the UL grant:</w:t>
      </w:r>
    </w:p>
    <w:tbl>
      <w:tblPr>
        <w:tblStyle w:val="TableGrid"/>
        <w:tblW w:w="0" w:type="auto"/>
        <w:tblLook w:val="04A0" w:firstRow="1" w:lastRow="0" w:firstColumn="1" w:lastColumn="0" w:noHBand="0" w:noVBand="1"/>
      </w:tblPr>
      <w:tblGrid>
        <w:gridCol w:w="9631"/>
      </w:tblGrid>
      <w:tr w:rsidR="00D25E8F" w14:paraId="777BBB94" w14:textId="77777777" w:rsidTr="00DC4BCB">
        <w:tc>
          <w:tcPr>
            <w:tcW w:w="9631" w:type="dxa"/>
          </w:tcPr>
          <w:p w14:paraId="3C7A1AE5" w14:textId="77777777" w:rsidR="00D25E8F" w:rsidRDefault="00D25E8F" w:rsidP="00DC4BCB">
            <w:pPr>
              <w:spacing w:after="240"/>
              <w:jc w:val="both"/>
              <w:rPr>
                <w:szCs w:val="22"/>
              </w:rPr>
            </w:pPr>
            <w:r>
              <w:rPr>
                <w:szCs w:val="22"/>
              </w:rPr>
              <w:t>36.212:</w:t>
            </w:r>
          </w:p>
          <w:p w14:paraId="33668BA6" w14:textId="77777777" w:rsidR="00D25E8F" w:rsidRPr="004E00DE" w:rsidRDefault="00D25E8F" w:rsidP="00DC4BCB">
            <w:pPr>
              <w:keepNext/>
              <w:keepLines/>
              <w:spacing w:before="120"/>
              <w:ind w:left="1701" w:hanging="1701"/>
              <w:outlineLvl w:val="4"/>
              <w:rPr>
                <w:lang w:eastAsia="zh-CN"/>
              </w:rPr>
            </w:pPr>
            <w:bookmarkStart w:id="1" w:name="_Toc4404125"/>
            <w:r w:rsidRPr="004E00DE">
              <w:t>5.3.3.1.1</w:t>
            </w:r>
            <w:r w:rsidRPr="004E00DE">
              <w:rPr>
                <w:rFonts w:hint="eastAsia"/>
                <w:lang w:eastAsia="zh-CN"/>
              </w:rPr>
              <w:t>A</w:t>
            </w:r>
            <w:r w:rsidRPr="004E00DE">
              <w:tab/>
              <w:t>Format 0</w:t>
            </w:r>
            <w:r w:rsidRPr="004E00DE">
              <w:rPr>
                <w:rFonts w:hint="eastAsia"/>
                <w:lang w:eastAsia="zh-CN"/>
              </w:rPr>
              <w:t>A</w:t>
            </w:r>
            <w:bookmarkEnd w:id="1"/>
          </w:p>
          <w:p w14:paraId="00082B96" w14:textId="77777777" w:rsidR="00D25E8F" w:rsidRPr="004E00DE" w:rsidRDefault="00D25E8F" w:rsidP="00DC4BCB">
            <w:pPr>
              <w:rPr>
                <w:lang w:eastAsia="zh-CN"/>
              </w:rPr>
            </w:pPr>
            <w:r w:rsidRPr="004E00DE">
              <w:t>DCI format 0</w:t>
            </w:r>
            <w:r w:rsidRPr="004E00DE">
              <w:rPr>
                <w:rFonts w:hint="eastAsia"/>
                <w:lang w:eastAsia="zh-CN"/>
              </w:rPr>
              <w:t>A</w:t>
            </w:r>
            <w:r w:rsidRPr="004E00DE">
              <w:t xml:space="preserve"> is used for the scheduling of PUSCH in </w:t>
            </w:r>
            <w:r w:rsidRPr="004E00DE">
              <w:rPr>
                <w:rFonts w:hint="eastAsia"/>
                <w:lang w:eastAsia="zh-CN"/>
              </w:rPr>
              <w:t xml:space="preserve">a </w:t>
            </w:r>
            <w:proofErr w:type="gramStart"/>
            <w:r w:rsidRPr="004E00DE">
              <w:rPr>
                <w:rFonts w:hint="eastAsia"/>
                <w:lang w:eastAsia="zh-CN"/>
              </w:rPr>
              <w:t>LAA</w:t>
            </w:r>
            <w:r w:rsidRPr="004E00DE">
              <w:t xml:space="preserve"> </w:t>
            </w:r>
            <w:r w:rsidRPr="004E00DE">
              <w:rPr>
                <w:rFonts w:hint="eastAsia"/>
                <w:lang w:eastAsia="zh-CN"/>
              </w:rPr>
              <w:t>SC</w:t>
            </w:r>
            <w:r w:rsidRPr="004E00DE">
              <w:t>ell, or</w:t>
            </w:r>
            <w:proofErr w:type="gramEnd"/>
            <w:r w:rsidRPr="004E00DE">
              <w:t xml:space="preserve"> activating/releasing AUL transmission as defined in [3], or indicating AUL</w:t>
            </w:r>
            <w:r w:rsidRPr="004E00DE">
              <w:rPr>
                <w:lang w:eastAsia="zh-CN"/>
              </w:rPr>
              <w:t xml:space="preserve"> downlink</w:t>
            </w:r>
            <w:r w:rsidRPr="004E00DE">
              <w:t xml:space="preserve"> feedback information</w:t>
            </w:r>
            <w:r w:rsidRPr="004E00DE">
              <w:rPr>
                <w:lang w:eastAsia="zh-CN"/>
              </w:rPr>
              <w:t xml:space="preserve"> (AUL-DFI)</w:t>
            </w:r>
            <w:r w:rsidRPr="004E00DE">
              <w:t xml:space="preserve"> to a UE that is activated with AUL transmission</w:t>
            </w:r>
            <w:r w:rsidRPr="004E00DE">
              <w:rPr>
                <w:rFonts w:hint="eastAsia"/>
                <w:lang w:eastAsia="zh-CN"/>
              </w:rPr>
              <w:t xml:space="preserve">. </w:t>
            </w:r>
          </w:p>
          <w:p w14:paraId="547CC985" w14:textId="77777777" w:rsidR="00D25E8F" w:rsidRDefault="00D25E8F" w:rsidP="00DC4BCB">
            <w:pPr>
              <w:spacing w:after="240"/>
              <w:jc w:val="both"/>
              <w:rPr>
                <w:szCs w:val="22"/>
              </w:rPr>
            </w:pPr>
            <w:r>
              <w:rPr>
                <w:szCs w:val="22"/>
              </w:rPr>
              <w:t>…</w:t>
            </w:r>
          </w:p>
          <w:p w14:paraId="524BDDB7" w14:textId="77777777" w:rsidR="00D25E8F" w:rsidRPr="004E00DE" w:rsidRDefault="00D25E8F" w:rsidP="00DC4BCB">
            <w:pPr>
              <w:ind w:left="568" w:hanging="284"/>
              <w:rPr>
                <w:lang w:eastAsia="zh-CN"/>
              </w:rPr>
            </w:pPr>
            <w:r w:rsidRPr="004E00DE">
              <w:rPr>
                <w:lang w:eastAsia="zh-CN"/>
              </w:rPr>
              <w:t>-</w:t>
            </w:r>
            <w:r w:rsidRPr="004E00DE">
              <w:rPr>
                <w:lang w:eastAsia="zh-CN"/>
              </w:rPr>
              <w:tab/>
              <w:t>Channel Access type – 1 bit as defined in subclause 4.</w:t>
            </w:r>
            <w:r w:rsidRPr="004E00DE">
              <w:rPr>
                <w:rFonts w:hint="eastAsia"/>
                <w:lang w:eastAsia="zh-CN"/>
              </w:rPr>
              <w:t>2</w:t>
            </w:r>
            <w:r w:rsidRPr="004E00DE">
              <w:rPr>
                <w:lang w:eastAsia="zh-CN"/>
              </w:rPr>
              <w:t xml:space="preserve"> of [8]</w:t>
            </w:r>
          </w:p>
          <w:p w14:paraId="43859A42" w14:textId="77777777" w:rsidR="00D25E8F" w:rsidRPr="00945312" w:rsidRDefault="00D25E8F" w:rsidP="00DC4BCB">
            <w:pPr>
              <w:ind w:left="568" w:hanging="284"/>
            </w:pPr>
            <w:r w:rsidRPr="004E00DE">
              <w:rPr>
                <w:lang w:eastAsia="zh-CN"/>
              </w:rPr>
              <w:t>-</w:t>
            </w:r>
            <w:r w:rsidRPr="004E00DE">
              <w:rPr>
                <w:lang w:eastAsia="zh-CN"/>
              </w:rPr>
              <w:tab/>
              <w:t>Channel Access Priority Class – 2 bits as defined in subclause 4.</w:t>
            </w:r>
            <w:r w:rsidRPr="004E00DE">
              <w:rPr>
                <w:rFonts w:hint="eastAsia"/>
                <w:lang w:eastAsia="zh-CN"/>
              </w:rPr>
              <w:t>2</w:t>
            </w:r>
            <w:r w:rsidRPr="004E00DE">
              <w:rPr>
                <w:lang w:eastAsia="zh-CN"/>
              </w:rPr>
              <w:t xml:space="preserve"> of [8]</w:t>
            </w:r>
          </w:p>
        </w:tc>
      </w:tr>
    </w:tbl>
    <w:p w14:paraId="60D8024B" w14:textId="77777777" w:rsidR="00D25E8F" w:rsidRDefault="00D25E8F" w:rsidP="00D25E8F">
      <w:pPr>
        <w:jc w:val="both"/>
        <w:rPr>
          <w:lang w:val="en-US"/>
        </w:rPr>
      </w:pPr>
    </w:p>
    <w:p w14:paraId="59DCD5E1" w14:textId="09631944" w:rsidR="00D25E8F" w:rsidRDefault="00D25E8F" w:rsidP="00D25E8F">
      <w:pPr>
        <w:jc w:val="both"/>
        <w:rPr>
          <w:lang w:val="en-US"/>
        </w:rPr>
      </w:pPr>
      <w:r w:rsidRPr="00945312">
        <w:rPr>
          <w:lang w:val="en-US"/>
        </w:rPr>
        <w:t xml:space="preserve">When making use of a </w:t>
      </w:r>
      <w:r>
        <w:rPr>
          <w:lang w:val="en-US"/>
        </w:rPr>
        <w:t>network</w:t>
      </w:r>
      <w:r w:rsidRPr="00945312">
        <w:rPr>
          <w:lang w:val="en-US"/>
        </w:rPr>
        <w:t xml:space="preserve">-initiated channel occupancy for UL transmissions </w:t>
      </w:r>
      <w:r>
        <w:rPr>
          <w:lang w:val="en-US"/>
        </w:rPr>
        <w:t>with COT sharing</w:t>
      </w:r>
      <w:r w:rsidRPr="00945312">
        <w:rPr>
          <w:lang w:val="en-US"/>
        </w:rPr>
        <w:t>, the assumption is that the CAPC value of the Logical Channels must be the same or lower than the gNB assumed when acquiring the channel. I.e., the priority of the UL data must be the same or higher than that of DL data. To facilitate a proper selection of the UL data, the gNB indicates to the UE in e.g. UL grant what CAPC it assumed when performing Cat4 LBT and initiating the COT.</w:t>
      </w:r>
    </w:p>
    <w:tbl>
      <w:tblPr>
        <w:tblStyle w:val="TableGrid"/>
        <w:tblW w:w="0" w:type="auto"/>
        <w:tblLook w:val="04A0" w:firstRow="1" w:lastRow="0" w:firstColumn="1" w:lastColumn="0" w:noHBand="0" w:noVBand="1"/>
      </w:tblPr>
      <w:tblGrid>
        <w:gridCol w:w="9631"/>
      </w:tblGrid>
      <w:tr w:rsidR="00D25E8F" w14:paraId="4843345B" w14:textId="77777777" w:rsidTr="00DC4BCB">
        <w:tc>
          <w:tcPr>
            <w:tcW w:w="9631" w:type="dxa"/>
          </w:tcPr>
          <w:p w14:paraId="08060264" w14:textId="77777777" w:rsidR="00D25E8F" w:rsidRDefault="00D25E8F" w:rsidP="00DC4BCB">
            <w:pPr>
              <w:spacing w:after="240"/>
              <w:jc w:val="both"/>
              <w:rPr>
                <w:szCs w:val="22"/>
              </w:rPr>
            </w:pPr>
            <w:r>
              <w:rPr>
                <w:szCs w:val="22"/>
              </w:rPr>
              <w:t>37.213:</w:t>
            </w:r>
          </w:p>
          <w:p w14:paraId="69966E26" w14:textId="77777777" w:rsidR="00D25E8F" w:rsidRPr="001A7C01" w:rsidRDefault="00D25E8F" w:rsidP="00DC4BCB">
            <w:pPr>
              <w:pStyle w:val="Heading3"/>
            </w:pPr>
            <w:bookmarkStart w:id="2" w:name="_Toc524694440"/>
            <w:r>
              <w:t>4</w:t>
            </w:r>
            <w:r w:rsidRPr="001A7C01">
              <w:t>.2.1</w:t>
            </w:r>
            <w:r w:rsidRPr="001A7C01">
              <w:tab/>
              <w:t xml:space="preserve">Channel access procedure for </w:t>
            </w:r>
            <w:r>
              <w:t>u</w:t>
            </w:r>
            <w:r w:rsidRPr="001A7C01">
              <w:t>plink transmission(s)</w:t>
            </w:r>
            <w:bookmarkEnd w:id="2"/>
          </w:p>
          <w:p w14:paraId="4B0C8E02" w14:textId="77777777" w:rsidR="00D25E8F" w:rsidRDefault="00D25E8F" w:rsidP="00DC4BCB">
            <w:pPr>
              <w:rPr>
                <w:lang w:eastAsia="x-none"/>
              </w:rPr>
            </w:pPr>
            <w:r>
              <w:rPr>
                <w:lang w:eastAsia="x-none"/>
              </w:rPr>
              <w:t>…</w:t>
            </w:r>
          </w:p>
          <w:p w14:paraId="3BB0B346" w14:textId="77777777" w:rsidR="00D25E8F" w:rsidRDefault="00D25E8F" w:rsidP="00DC4BCB">
            <w:proofErr w:type="gramStart"/>
            <w:r w:rsidRPr="001113ED">
              <w:rPr>
                <w:highlight w:val="yellow"/>
                <w:lang w:eastAsia="x-none"/>
              </w:rPr>
              <w:t>A</w:t>
            </w:r>
            <w:proofErr w:type="gramEnd"/>
            <w:r w:rsidRPr="001113ED">
              <w:rPr>
                <w:highlight w:val="yellow"/>
                <w:lang w:eastAsia="x-none"/>
              </w:rPr>
              <w:t xml:space="preserve"> eNB may indicate Type 2 channel access procedure</w:t>
            </w:r>
            <w:r w:rsidRPr="001A7C01">
              <w:rPr>
                <w:lang w:eastAsia="x-none"/>
              </w:rPr>
              <w:t xml:space="preserve"> in the DCI of an UL grant scheduling transmission(s) including PUSCH on a carrier in subframe </w:t>
            </w:r>
            <w:r w:rsidR="00365928" w:rsidRPr="001A7C01">
              <w:rPr>
                <w:noProof/>
                <w:position w:val="-6"/>
              </w:rPr>
              <w:object w:dxaOrig="200" w:dyaOrig="220" w14:anchorId="37583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5pt;height:12.65pt;mso-width-percent:0;mso-height-percent:0;mso-width-percent:0;mso-height-percent:0" o:ole="">
                  <v:imagedata r:id="rId13" o:title=""/>
                </v:shape>
                <o:OLEObject Type="Embed" ProgID="Equation.3" ShapeID="_x0000_i1025" DrawAspect="Content" ObjectID="_1631642500" r:id="rId14"/>
              </w:object>
            </w:r>
            <w:r w:rsidRPr="001A7C01">
              <w:t xml:space="preserve"> when </w:t>
            </w:r>
          </w:p>
          <w:p w14:paraId="04DA6863" w14:textId="77777777" w:rsidR="00D25E8F" w:rsidRDefault="00D25E8F" w:rsidP="00DC4BCB">
            <w:pPr>
              <w:pStyle w:val="B1"/>
            </w:pPr>
            <w:r>
              <w:t>-</w:t>
            </w:r>
            <w:r>
              <w:tab/>
            </w:r>
            <w:r w:rsidRPr="001A7C01">
              <w:t xml:space="preserve">the eNB has transmitted on the carrier according to the channel access procedure described in sub clause </w:t>
            </w:r>
            <w:r>
              <w:t>4</w:t>
            </w:r>
            <w:r w:rsidRPr="001A7C01">
              <w:t xml:space="preserve">.1.1, </w:t>
            </w:r>
          </w:p>
          <w:p w14:paraId="49E35D47" w14:textId="77777777" w:rsidR="00D25E8F" w:rsidRDefault="00D25E8F" w:rsidP="00DC4BCB">
            <w:pPr>
              <w:pStyle w:val="B1"/>
            </w:pPr>
            <w:r>
              <w:t>-</w:t>
            </w:r>
            <w:r>
              <w:tab/>
            </w:r>
            <w:r w:rsidRPr="001A7C01">
              <w:t xml:space="preserve">or an eNB may indicate using the </w:t>
            </w:r>
            <w:r w:rsidRPr="001A7C01">
              <w:rPr>
                <w:lang w:eastAsia="zh-CN"/>
              </w:rPr>
              <w:t>'</w:t>
            </w:r>
            <w:r w:rsidRPr="001A7C01">
              <w:t>UL duration and offse</w:t>
            </w:r>
            <w:r w:rsidRPr="001A7C01">
              <w:rPr>
                <w:rFonts w:hint="eastAsia"/>
                <w:lang w:eastAsia="zh-CN"/>
              </w:rPr>
              <w:t>t</w:t>
            </w:r>
            <w:r w:rsidRPr="001A7C01">
              <w:rPr>
                <w:lang w:eastAsia="zh-CN"/>
              </w:rPr>
              <w:t>'</w:t>
            </w:r>
            <w:r w:rsidRPr="001A7C01">
              <w:t xml:space="preserve"> field that the</w:t>
            </w:r>
            <w:r>
              <w:t xml:space="preserve"> </w:t>
            </w:r>
            <w:r w:rsidRPr="001A7C01">
              <w:t xml:space="preserve">UE may perform a Type 2 channel access procedure for transmissions(s) including PUSCH on a carrier in subframe </w:t>
            </w:r>
            <w:r w:rsidR="00365928" w:rsidRPr="001A7C01">
              <w:rPr>
                <w:noProof/>
                <w:position w:val="-6"/>
              </w:rPr>
              <w:object w:dxaOrig="180" w:dyaOrig="200" w14:anchorId="4EC30328">
                <v:shape id="_x0000_i1026" type="#_x0000_t75" alt="" style="width:6.65pt;height:12.65pt;mso-width-percent:0;mso-height-percent:0;mso-width-percent:0;mso-height-percent:0" o:ole="">
                  <v:imagedata r:id="rId15" o:title=""/>
                </v:shape>
                <o:OLEObject Type="Embed" ProgID="Equation.3" ShapeID="_x0000_i1026" DrawAspect="Content" ObjectID="_1631642501" r:id="rId16"/>
              </w:object>
            </w:r>
            <w:r w:rsidRPr="001A7C01">
              <w:t xml:space="preserve">when the </w:t>
            </w:r>
            <w:proofErr w:type="spellStart"/>
            <w:r w:rsidRPr="001A7C01">
              <w:t>eNB</w:t>
            </w:r>
            <w:proofErr w:type="spellEnd"/>
            <w:r w:rsidRPr="001A7C01">
              <w:t xml:space="preserve"> has transmitted on the carrier according to the channel access procedure described in sub clause </w:t>
            </w:r>
            <w:r>
              <w:t>4</w:t>
            </w:r>
            <w:r w:rsidRPr="001A7C01">
              <w:t>.1.1</w:t>
            </w:r>
            <w:r>
              <w:t>,</w:t>
            </w:r>
          </w:p>
          <w:p w14:paraId="327E594A" w14:textId="77777777" w:rsidR="00D25E8F" w:rsidRDefault="00D25E8F" w:rsidP="00DC4BCB">
            <w:pPr>
              <w:pStyle w:val="B1"/>
            </w:pPr>
            <w:r>
              <w:rPr>
                <w:lang w:eastAsia="x-none"/>
              </w:rPr>
              <w:t>-</w:t>
            </w:r>
            <w:r>
              <w:rPr>
                <w:lang w:eastAsia="x-none"/>
              </w:rPr>
              <w:tab/>
              <w:t xml:space="preserve">or </w:t>
            </w:r>
            <w:r w:rsidRPr="001113ED">
              <w:rPr>
                <w:highlight w:val="yellow"/>
                <w:lang w:eastAsia="x-none"/>
              </w:rPr>
              <w:t xml:space="preserve">an eNB may indicate </w:t>
            </w:r>
            <w:r w:rsidRPr="001113ED">
              <w:rPr>
                <w:highlight w:val="yellow"/>
              </w:rPr>
              <w:t>using the 'UL duration and offse</w:t>
            </w:r>
            <w:r w:rsidRPr="001113ED">
              <w:rPr>
                <w:highlight w:val="yellow"/>
                <w:lang w:eastAsia="zh-CN"/>
              </w:rPr>
              <w:t>t</w:t>
            </w:r>
            <w:r w:rsidRPr="001113ED">
              <w:rPr>
                <w:highlight w:val="yellow"/>
              </w:rPr>
              <w:t>' field and '</w:t>
            </w:r>
            <w:r w:rsidRPr="001113ED">
              <w:rPr>
                <w:highlight w:val="yellow"/>
                <w:lang w:eastAsia="zh-CN"/>
              </w:rPr>
              <w:t>COT sharing indication for AUL</w:t>
            </w:r>
            <w:r w:rsidRPr="001113ED">
              <w:rPr>
                <w:highlight w:val="yellow"/>
              </w:rPr>
              <w:t>'</w:t>
            </w:r>
            <w:r w:rsidRPr="001113ED">
              <w:rPr>
                <w:highlight w:val="yellow"/>
                <w:lang w:eastAsia="zh-CN"/>
              </w:rPr>
              <w:t xml:space="preserve"> </w:t>
            </w:r>
            <w:r w:rsidRPr="001113ED">
              <w:rPr>
                <w:highlight w:val="yellow"/>
              </w:rPr>
              <w:t>field that a UE configured with autonomous UL may perform a Type 2 channel access procedure for autonomous UL transmissions(s)</w:t>
            </w:r>
            <w:r w:rsidRPr="001A7C01">
              <w:t xml:space="preserve"> including PUSCH on a carrier in subframe </w:t>
            </w:r>
            <w:r w:rsidR="00365928" w:rsidRPr="00C83BF1">
              <w:rPr>
                <w:noProof/>
                <w:position w:val="-6"/>
              </w:rPr>
              <w:object w:dxaOrig="180" w:dyaOrig="200" w14:anchorId="2A5CF06C">
                <v:shape id="_x0000_i1027" type="#_x0000_t75" alt="" style="width:6.65pt;height:12.65pt;mso-width-percent:0;mso-height-percent:0;mso-width-percent:0;mso-height-percent:0" o:ole="">
                  <v:imagedata r:id="rId17" o:title=""/>
                </v:shape>
                <o:OLEObject Type="Embed" ProgID="Equation.3" ShapeID="_x0000_i1027" DrawAspect="Content" ObjectID="_1631642502" r:id="rId18"/>
              </w:object>
            </w:r>
            <w:r>
              <w:t xml:space="preserve"> </w:t>
            </w:r>
            <w:r w:rsidRPr="00C83BF1">
              <w:t xml:space="preserve">when the </w:t>
            </w:r>
            <w:proofErr w:type="spellStart"/>
            <w:r w:rsidRPr="00C83BF1">
              <w:t>eNB</w:t>
            </w:r>
            <w:proofErr w:type="spellEnd"/>
            <w:r w:rsidRPr="00C83BF1">
              <w:t xml:space="preserve"> has transmitted on the carrier according to the channel access procedure described in sub clause 4.1.1 and </w:t>
            </w:r>
            <w:r w:rsidRPr="001113ED">
              <w:rPr>
                <w:highlight w:val="yellow"/>
                <w:lang w:val="en-US" w:eastAsia="x-none"/>
              </w:rPr>
              <w:t xml:space="preserve">acquired the channel using the largest priority class value and the </w:t>
            </w:r>
            <w:proofErr w:type="spellStart"/>
            <w:r w:rsidRPr="001113ED">
              <w:rPr>
                <w:highlight w:val="yellow"/>
                <w:lang w:val="en-US" w:eastAsia="x-none"/>
              </w:rPr>
              <w:t>eNB</w:t>
            </w:r>
            <w:proofErr w:type="spellEnd"/>
            <w:r w:rsidRPr="001113ED">
              <w:rPr>
                <w:highlight w:val="yellow"/>
                <w:lang w:val="en-US" w:eastAsia="x-none"/>
              </w:rPr>
              <w:t xml:space="preserve"> transmission includes PDSCH</w:t>
            </w:r>
            <w:r>
              <w:t xml:space="preserve">, </w:t>
            </w:r>
          </w:p>
          <w:p w14:paraId="34344653" w14:textId="77777777" w:rsidR="00D25E8F" w:rsidRPr="001A7C01" w:rsidRDefault="00D25E8F" w:rsidP="00DC4BCB">
            <w:pPr>
              <w:pStyle w:val="B1"/>
            </w:pPr>
            <w:r>
              <w:lastRenderedPageBreak/>
              <w:t>-</w:t>
            </w:r>
            <w:r>
              <w:tab/>
            </w:r>
            <w:r w:rsidRPr="001A7C01">
              <w:t xml:space="preserve">or an eNB may schedule transmissions including PUSCH </w:t>
            </w:r>
            <w:r w:rsidRPr="001A7C01">
              <w:rPr>
                <w:lang w:eastAsia="x-none"/>
              </w:rPr>
              <w:t xml:space="preserve">on a carrier in subframe </w:t>
            </w:r>
            <w:r w:rsidR="00365928" w:rsidRPr="001A7C01">
              <w:rPr>
                <w:noProof/>
                <w:position w:val="-6"/>
              </w:rPr>
              <w:object w:dxaOrig="180" w:dyaOrig="200" w14:anchorId="4A801F5F">
                <v:shape id="_x0000_i1028" type="#_x0000_t75" alt="" style="width:6.65pt;height:12.65pt;mso-width-percent:0;mso-height-percent:0;mso-width-percent:0;mso-height-percent:0" o:ole="">
                  <v:imagedata r:id="rId19" o:title=""/>
                </v:shape>
                <o:OLEObject Type="Embed" ProgID="Equation.3" ShapeID="_x0000_i1028" DrawAspect="Content" ObjectID="_1631642503" r:id="rId20"/>
              </w:object>
            </w:r>
            <w:r w:rsidRPr="001A7C01">
              <w:t xml:space="preserve">, that follows a transmission by the eNB on that carrier with a duration of </w:t>
            </w:r>
            <w:r w:rsidR="00365928" w:rsidRPr="00154322">
              <w:rPr>
                <w:noProof/>
                <w:position w:val="-12"/>
              </w:rPr>
              <w:object w:dxaOrig="1160" w:dyaOrig="320" w14:anchorId="30406BEF">
                <v:shape id="_x0000_i1029" type="#_x0000_t75" alt="" style="width:59.35pt;height:19.35pt;mso-width-percent:0;mso-height-percent:0;mso-width-percent:0;mso-height-percent:0" o:ole="">
                  <v:imagedata r:id="rId21" o:title=""/>
                </v:shape>
                <o:OLEObject Type="Embed" ProgID="Equation.3" ShapeID="_x0000_i1029" DrawAspect="Content" ObjectID="_1631642504" r:id="rId22"/>
              </w:object>
            </w:r>
            <w:r w:rsidRPr="001A7C01">
              <w:t xml:space="preserve">, if subframe </w:t>
            </w:r>
            <w:r w:rsidR="00365928" w:rsidRPr="001A7C01">
              <w:rPr>
                <w:noProof/>
                <w:position w:val="-6"/>
              </w:rPr>
              <w:object w:dxaOrig="180" w:dyaOrig="200" w14:anchorId="3279834C">
                <v:shape id="_x0000_i1030" type="#_x0000_t75" alt="" style="width:6.65pt;height:12.65pt;mso-width-percent:0;mso-height-percent:0;mso-width-percent:0;mso-height-percent:0" o:ole="">
                  <v:imagedata r:id="rId23" o:title=""/>
                </v:shape>
                <o:OLEObject Type="Embed" ProgID="Equation.3" ShapeID="_x0000_i1030" DrawAspect="Content" ObjectID="_1631642505" r:id="rId24"/>
              </w:object>
            </w:r>
            <w:r w:rsidRPr="001A7C01">
              <w:t xml:space="preserve"> occurs within the time interval starting at </w:t>
            </w:r>
            <w:r w:rsidR="00365928" w:rsidRPr="00154322">
              <w:rPr>
                <w:noProof/>
                <w:position w:val="-10"/>
              </w:rPr>
              <w:object w:dxaOrig="200" w:dyaOrig="300" w14:anchorId="7AAEBB6B">
                <v:shape id="_x0000_i1031" type="#_x0000_t75" alt="" style="width:12.65pt;height:12.65pt;mso-width-percent:0;mso-height-percent:0;mso-width-percent:0;mso-height-percent:0" o:ole="">
                  <v:imagedata r:id="rId25" o:title=""/>
                </v:shape>
                <o:OLEObject Type="Embed" ProgID="Equation.3" ShapeID="_x0000_i1031" DrawAspect="Content" ObjectID="_1631642506" r:id="rId26"/>
              </w:object>
            </w:r>
            <w:r w:rsidRPr="001A7C01">
              <w:t xml:space="preserve">and ending at </w:t>
            </w:r>
            <w:r w:rsidR="00365928" w:rsidRPr="00154322">
              <w:rPr>
                <w:noProof/>
                <w:position w:val="-10"/>
              </w:rPr>
              <w:object w:dxaOrig="639" w:dyaOrig="300" w14:anchorId="1C58FCA6">
                <v:shape id="_x0000_i1032" type="#_x0000_t75" alt="" style="width:33.35pt;height:12.65pt;mso-width-percent:0;mso-height-percent:0;mso-width-percent:0;mso-height-percent:0" o:ole="">
                  <v:imagedata r:id="rId27" o:title=""/>
                </v:shape>
                <o:OLEObject Type="Embed" ProgID="Equation.3" ShapeID="_x0000_i1032" DrawAspect="Content" ObjectID="_1631642507" r:id="rId28"/>
              </w:object>
            </w:r>
            <w:r w:rsidRPr="001A7C01">
              <w:t xml:space="preserve">, where </w:t>
            </w:r>
            <w:r w:rsidR="00365928" w:rsidRPr="00154322">
              <w:rPr>
                <w:noProof/>
                <w:position w:val="-12"/>
              </w:rPr>
              <w:object w:dxaOrig="1359" w:dyaOrig="320" w14:anchorId="1CE11AB0">
                <v:shape id="_x0000_i1033" type="#_x0000_t75" alt="" style="width:65.35pt;height:19.35pt;mso-width-percent:0;mso-height-percent:0;mso-width-percent:0;mso-height-percent:0" o:ole="">
                  <v:imagedata r:id="rId29" o:title=""/>
                </v:shape>
                <o:OLEObject Type="Embed" ProgID="Equation.3" ShapeID="_x0000_i1033" DrawAspect="Content" ObjectID="_1631642508" r:id="rId30"/>
              </w:object>
            </w:r>
            <w:r w:rsidRPr="001A7C01">
              <w:t xml:space="preserve">, where </w:t>
            </w:r>
          </w:p>
          <w:p w14:paraId="547A9AD8" w14:textId="77777777" w:rsidR="00D25E8F" w:rsidRPr="001A7C01" w:rsidRDefault="00D25E8F" w:rsidP="00DC4BCB">
            <w:pPr>
              <w:pStyle w:val="B2"/>
            </w:pPr>
            <w:r>
              <w:t>-</w:t>
            </w:r>
            <w:r>
              <w:tab/>
            </w:r>
            <w:r w:rsidR="00365928" w:rsidRPr="001A7C01">
              <w:rPr>
                <w:noProof/>
                <w:position w:val="-12"/>
              </w:rPr>
              <w:object w:dxaOrig="220" w:dyaOrig="360" w14:anchorId="02C99620">
                <v:shape id="_x0000_i1034" type="#_x0000_t75" alt="" style="width:12.65pt;height:19.35pt;mso-width-percent:0;mso-height-percent:0;mso-width-percent:0;mso-height-percent:0" o:ole="">
                  <v:imagedata r:id="rId31" o:title=""/>
                </v:shape>
                <o:OLEObject Type="Embed" ProgID="Equation.3" ShapeID="_x0000_i1034" DrawAspect="Content" ObjectID="_1631642509" r:id="rId32"/>
              </w:object>
            </w:r>
            <w:r w:rsidRPr="001A7C01">
              <w:t xml:space="preserve"> is the time instant when the </w:t>
            </w:r>
            <w:proofErr w:type="spellStart"/>
            <w:r w:rsidRPr="001A7C01">
              <w:t>eNB</w:t>
            </w:r>
            <w:proofErr w:type="spellEnd"/>
            <w:r w:rsidRPr="001A7C01">
              <w:t xml:space="preserve"> has started transmission, </w:t>
            </w:r>
          </w:p>
          <w:p w14:paraId="7E932F40" w14:textId="77777777" w:rsidR="00D25E8F" w:rsidRPr="001A7C01" w:rsidRDefault="00D25E8F" w:rsidP="00DC4BCB">
            <w:pPr>
              <w:pStyle w:val="B2"/>
            </w:pPr>
            <w:r>
              <w:t>-</w:t>
            </w:r>
            <w:r>
              <w:tab/>
            </w:r>
            <w:r w:rsidR="00365928" w:rsidRPr="001A7C01">
              <w:rPr>
                <w:noProof/>
                <w:position w:val="-14"/>
              </w:rPr>
              <w:object w:dxaOrig="600" w:dyaOrig="380" w14:anchorId="0A910858">
                <v:shape id="_x0000_i1035" type="#_x0000_t75" alt="" style="width:33.35pt;height:19.35pt;mso-width-percent:0;mso-height-percent:0;mso-width-percent:0;mso-height-percent:0" o:ole="">
                  <v:imagedata r:id="rId33" o:title=""/>
                </v:shape>
                <o:OLEObject Type="Embed" ProgID="Equation.3" ShapeID="_x0000_i1035" DrawAspect="Content" ObjectID="_1631642510" r:id="rId34"/>
              </w:object>
            </w:r>
            <w:r w:rsidRPr="001A7C01">
              <w:t xml:space="preserve">value is determined by the eNB as described in sub clause </w:t>
            </w:r>
            <w:r>
              <w:t>4</w:t>
            </w:r>
            <w:r w:rsidRPr="001A7C01">
              <w:t>.1</w:t>
            </w:r>
            <w:r>
              <w:t>.1</w:t>
            </w:r>
            <w:r w:rsidRPr="001A7C01">
              <w:t>,</w:t>
            </w:r>
          </w:p>
          <w:p w14:paraId="6F88A1D5" w14:textId="77777777" w:rsidR="00D25E8F" w:rsidRPr="001A7C01" w:rsidRDefault="00D25E8F" w:rsidP="00DC4BCB">
            <w:pPr>
              <w:pStyle w:val="B2"/>
            </w:pPr>
            <w:r>
              <w:t>-</w:t>
            </w:r>
            <w:r>
              <w:tab/>
            </w:r>
            <w:r w:rsidR="00365928" w:rsidRPr="001A7C01">
              <w:rPr>
                <w:noProof/>
                <w:position w:val="-14"/>
              </w:rPr>
              <w:object w:dxaOrig="279" w:dyaOrig="380" w14:anchorId="78F9CCB8">
                <v:shape id="_x0000_i1036" type="#_x0000_t75" alt="" style="width:12.65pt;height:19.35pt;mso-width-percent:0;mso-height-percent:0;mso-width-percent:0;mso-height-percent:0" o:ole="">
                  <v:imagedata r:id="rId35" o:title=""/>
                </v:shape>
                <o:OLEObject Type="Embed" ProgID="Equation.3" ShapeID="_x0000_i1036" DrawAspect="Content" ObjectID="_1631642511" r:id="rId36"/>
              </w:object>
            </w:r>
            <w:r w:rsidRPr="001A7C01">
              <w:t xml:space="preserve"> is the total duration of all gaps of duration greater than 25us that occur between the DL transmission of the </w:t>
            </w:r>
            <w:proofErr w:type="spellStart"/>
            <w:r w:rsidRPr="001A7C01">
              <w:t>eNB</w:t>
            </w:r>
            <w:proofErr w:type="spellEnd"/>
            <w:r w:rsidRPr="001A7C01">
              <w:t xml:space="preserve"> and UL transmissions scheduled by the </w:t>
            </w:r>
            <w:proofErr w:type="spellStart"/>
            <w:r w:rsidRPr="001A7C01">
              <w:t>eNB</w:t>
            </w:r>
            <w:proofErr w:type="spellEnd"/>
            <w:r w:rsidRPr="001A7C01">
              <w:t xml:space="preserve">, and between any two UL transmissions scheduled by the </w:t>
            </w:r>
            <w:proofErr w:type="spellStart"/>
            <w:r w:rsidRPr="001A7C01">
              <w:t>eNB</w:t>
            </w:r>
            <w:proofErr w:type="spellEnd"/>
            <w:r w:rsidRPr="001A7C01">
              <w:t xml:space="preserve"> starting from </w:t>
            </w:r>
            <w:r w:rsidR="00365928" w:rsidRPr="001A7C01">
              <w:rPr>
                <w:noProof/>
                <w:position w:val="-12"/>
              </w:rPr>
              <w:object w:dxaOrig="220" w:dyaOrig="360" w14:anchorId="222F9AE2">
                <v:shape id="_x0000_i1037" type="#_x0000_t75" alt="" style="width:12.65pt;height:19.35pt;mso-width-percent:0;mso-height-percent:0;mso-width-percent:0;mso-height-percent:0" o:ole="">
                  <v:imagedata r:id="rId31" o:title=""/>
                </v:shape>
                <o:OLEObject Type="Embed" ProgID="Equation.3" ShapeID="_x0000_i1037" DrawAspect="Content" ObjectID="_1631642512" r:id="rId37"/>
              </w:object>
            </w:r>
            <w:r w:rsidRPr="001A7C01">
              <w:t>.</w:t>
            </w:r>
          </w:p>
          <w:p w14:paraId="67B564AF" w14:textId="77777777" w:rsidR="00D25E8F" w:rsidRPr="001A7C01" w:rsidRDefault="00D25E8F" w:rsidP="00DC4BCB">
            <w:r w:rsidRPr="001A7C01">
              <w:t xml:space="preserve">The eNB shall schedule UL transmissions between </w:t>
            </w:r>
            <w:r w:rsidR="00365928" w:rsidRPr="001A7C01">
              <w:rPr>
                <w:noProof/>
                <w:position w:val="-12"/>
              </w:rPr>
              <w:object w:dxaOrig="220" w:dyaOrig="360" w14:anchorId="175597F6">
                <v:shape id="_x0000_i1038" type="#_x0000_t75" alt="" style="width:12.65pt;height:19.35pt;mso-width-percent:0;mso-height-percent:0;mso-width-percent:0;mso-height-percent:0" o:ole="">
                  <v:imagedata r:id="rId31" o:title=""/>
                </v:shape>
                <o:OLEObject Type="Embed" ProgID="Equation.3" ShapeID="_x0000_i1038" DrawAspect="Content" ObjectID="_1631642513" r:id="rId38"/>
              </w:object>
            </w:r>
            <w:r w:rsidRPr="001A7C01">
              <w:t xml:space="preserve">and </w:t>
            </w:r>
            <w:r w:rsidR="00365928" w:rsidRPr="001A7C01">
              <w:rPr>
                <w:noProof/>
                <w:position w:val="-12"/>
              </w:rPr>
              <w:object w:dxaOrig="760" w:dyaOrig="360" w14:anchorId="49B37343">
                <v:shape id="_x0000_i1039" type="#_x0000_t75" alt="" style="width:38.65pt;height:19.35pt;mso-width-percent:0;mso-height-percent:0;mso-width-percent:0;mso-height-percent:0" o:ole="">
                  <v:imagedata r:id="rId39" o:title=""/>
                </v:shape>
                <o:OLEObject Type="Embed" ProgID="Equation.3" ShapeID="_x0000_i1039" DrawAspect="Content" ObjectID="_1631642514" r:id="rId40"/>
              </w:object>
            </w:r>
            <w:r w:rsidRPr="001A7C01">
              <w:t xml:space="preserve">in contiguous subframes if they can be scheduled contiguously. </w:t>
            </w:r>
          </w:p>
          <w:p w14:paraId="34E4749A" w14:textId="77777777" w:rsidR="00D25E8F" w:rsidRPr="001A7C01" w:rsidRDefault="00D25E8F" w:rsidP="00DC4BCB">
            <w:pPr>
              <w:jc w:val="both"/>
            </w:pPr>
            <w:r w:rsidRPr="001A7C01">
              <w:t xml:space="preserve">For an UL transmission on a carrier that follows a transmission by the eNB on that carrier within a duration of </w:t>
            </w:r>
            <w:r w:rsidR="00365928" w:rsidRPr="0098601E">
              <w:rPr>
                <w:noProof/>
                <w:position w:val="-12"/>
              </w:rPr>
              <w:object w:dxaOrig="1160" w:dyaOrig="320" w14:anchorId="0459A257">
                <v:shape id="_x0000_i1040" type="#_x0000_t75" alt="" style="width:59.35pt;height:19.35pt;mso-width-percent:0;mso-height-percent:0;mso-width-percent:0;mso-height-percent:0" o:ole="">
                  <v:imagedata r:id="rId41" o:title=""/>
                </v:shape>
                <o:OLEObject Type="Embed" ProgID="Equation.3" ShapeID="_x0000_i1040" DrawAspect="Content" ObjectID="_1631642515" r:id="rId42"/>
              </w:object>
            </w:r>
            <w:r w:rsidRPr="001A7C01">
              <w:t xml:space="preserve"> , the UE may use Type 2 channel access procedure for the UL transmission.</w:t>
            </w:r>
          </w:p>
          <w:p w14:paraId="3B5A086B" w14:textId="77777777" w:rsidR="00D25E8F" w:rsidRPr="00C83BF1" w:rsidRDefault="00D25E8F" w:rsidP="00DC4BCB">
            <w:r w:rsidRPr="001113ED">
              <w:rPr>
                <w:highlight w:val="yellow"/>
              </w:rPr>
              <w:t>If the eNB indicates Type 2 channel access procedure for the UE in the DCI, the eNB indicates the channel access priority class used to obtain access to the channel in the DCI.</w:t>
            </w:r>
          </w:p>
          <w:p w14:paraId="0801CDDC" w14:textId="77777777" w:rsidR="00D25E8F" w:rsidRDefault="00D25E8F" w:rsidP="00DC4BCB">
            <w:pPr>
              <w:jc w:val="both"/>
              <w:rPr>
                <w:lang w:val="en-US"/>
              </w:rPr>
            </w:pPr>
          </w:p>
        </w:tc>
      </w:tr>
    </w:tbl>
    <w:p w14:paraId="553C732E" w14:textId="77777777" w:rsidR="00D25E8F" w:rsidRDefault="00D25E8F" w:rsidP="00D25E8F">
      <w:pPr>
        <w:jc w:val="both"/>
      </w:pPr>
    </w:p>
    <w:p w14:paraId="0B1B89AD" w14:textId="77777777" w:rsidR="00D25E8F" w:rsidRDefault="00D25E8F" w:rsidP="00D25E8F">
      <w:pPr>
        <w:jc w:val="both"/>
      </w:pPr>
      <w:r>
        <w:t xml:space="preserve">For configured grant (AUL), the NW will only indicate COT sharing if it has acquired the channel using the lowest CAPC priority, so the UE can use COT sharing if indicated so for configured grant regardless of which CACP the data is to be sent on it. </w:t>
      </w:r>
      <w:r w:rsidRPr="00945312">
        <w:t xml:space="preserve">However, </w:t>
      </w:r>
      <w:r>
        <w:t xml:space="preserve">for dynamic grant even though the CAPC the NW acquired is indicated in the DCI, </w:t>
      </w:r>
      <w:r w:rsidRPr="00945312">
        <w:t xml:space="preserve">there is no such restriction in LCP (Logical Channel Prioritization) procedure in the UE about data of LCHs with which CAPC can be included in UL transmission. </w:t>
      </w:r>
    </w:p>
    <w:p w14:paraId="3A7D5CC8" w14:textId="7AD91301" w:rsidR="00D25E8F" w:rsidRDefault="00D25E8F" w:rsidP="00D25E8F">
      <w:pPr>
        <w:jc w:val="both"/>
      </w:pPr>
      <w:r w:rsidRPr="00945312">
        <w:t xml:space="preserve">It was left to </w:t>
      </w:r>
      <w:r>
        <w:t>network</w:t>
      </w:r>
      <w:r w:rsidRPr="00945312">
        <w:t xml:space="preserve"> to ensure it gives the correct grant based on the downlink traffic, the latest BSR received from the UE and received UL traffic. But BSR has a rough granularity and is reported per </w:t>
      </w:r>
      <w:proofErr w:type="gramStart"/>
      <w:r w:rsidRPr="00945312">
        <w:t>LCG, and</w:t>
      </w:r>
      <w:proofErr w:type="gramEnd"/>
      <w:r w:rsidRPr="00945312">
        <w:t xml:space="preserve"> does not always contain up-to-date information for all the LCHs having data available for transmission. For instance, NW may group LCHs with similar LCP priorities while such LCHs may still have different CAPC. </w:t>
      </w:r>
      <w:r>
        <w:t>With split bearer, it is also possible the other CG has scheduled the high priority data. Thus, i</w:t>
      </w:r>
      <w:r w:rsidRPr="00945312">
        <w:t>t might happen that the UE does not have data with higher or equal priority as the CAPC indicated in the DCI. In such case the data multiplexed into the allocated UL resources may not comply with the CAPC restrictions indicated for the grant/COT which impacts to the fairness negatively.</w:t>
      </w:r>
    </w:p>
    <w:tbl>
      <w:tblPr>
        <w:tblStyle w:val="TableGrid"/>
        <w:tblW w:w="0" w:type="auto"/>
        <w:tblLook w:val="04A0" w:firstRow="1" w:lastRow="0" w:firstColumn="1" w:lastColumn="0" w:noHBand="0" w:noVBand="1"/>
      </w:tblPr>
      <w:tblGrid>
        <w:gridCol w:w="9631"/>
      </w:tblGrid>
      <w:tr w:rsidR="00D25E8F" w14:paraId="3C053546" w14:textId="77777777" w:rsidTr="00DC4BCB">
        <w:tc>
          <w:tcPr>
            <w:tcW w:w="9631" w:type="dxa"/>
          </w:tcPr>
          <w:p w14:paraId="765D4190" w14:textId="77777777" w:rsidR="00D25E8F" w:rsidRDefault="00D25E8F" w:rsidP="00DC4BCB">
            <w:pPr>
              <w:jc w:val="both"/>
            </w:pPr>
            <w:r>
              <w:t>36.300:</w:t>
            </w:r>
          </w:p>
          <w:p w14:paraId="72A93A81" w14:textId="77777777" w:rsidR="00D25E8F" w:rsidRPr="000E2690" w:rsidRDefault="00D25E8F" w:rsidP="00DC4BCB">
            <w:r w:rsidRPr="000E2690">
              <w:rPr>
                <w:lang w:eastAsia="zh-CN"/>
              </w:rPr>
              <w:t>For uplink LAA operation, the eNB shall not schedule the UE more subframes than the minimum necessary to transmit all the traffic corresponding to the selected Channel Access Priority Class or lower (</w:t>
            </w:r>
            <w:proofErr w:type="spellStart"/>
            <w:r w:rsidRPr="000E2690">
              <w:rPr>
                <w:lang w:eastAsia="zh-CN"/>
              </w:rPr>
              <w:t>i.e</w:t>
            </w:r>
            <w:proofErr w:type="spellEnd"/>
            <w:r w:rsidRPr="000E2690">
              <w:rPr>
                <w:lang w:eastAsia="zh-CN"/>
              </w:rPr>
              <w:t>, with a lower number in the Table 5.7.1-1), than the:</w:t>
            </w:r>
          </w:p>
          <w:p w14:paraId="6136572E" w14:textId="77777777" w:rsidR="00D25E8F" w:rsidRPr="000E2690" w:rsidRDefault="00D25E8F" w:rsidP="00DC4BCB">
            <w:pPr>
              <w:pStyle w:val="B1"/>
            </w:pPr>
            <w:r w:rsidRPr="000E2690">
              <w:t>-</w:t>
            </w:r>
            <w:r w:rsidRPr="000E2690">
              <w:tab/>
              <w:t xml:space="preserve">Channel Access Priority Class </w:t>
            </w:r>
            <w:proofErr w:type="spellStart"/>
            <w:r w:rsidRPr="000E2690">
              <w:t>signaled</w:t>
            </w:r>
            <w:proofErr w:type="spellEnd"/>
            <w:r w:rsidRPr="000E2690">
              <w:t xml:space="preserve"> in UL grant based on the latest BSR and received uplink traffic from the UE if type 1 uplink channel access procedure (see clause 4.2.1.1 of TS 37.213 [90]) is signalled to the UE;</w:t>
            </w:r>
          </w:p>
          <w:p w14:paraId="7CBB6456" w14:textId="77777777" w:rsidR="00D25E8F" w:rsidRDefault="00D25E8F" w:rsidP="00DC4BCB">
            <w:pPr>
              <w:pStyle w:val="B1"/>
            </w:pPr>
            <w:r w:rsidRPr="000E2690">
              <w:t>-</w:t>
            </w:r>
            <w:r w:rsidRPr="000E2690">
              <w:tab/>
              <w:t>Channel Access Priority Class used by the eNB based on the downlink traffic, the latest BSR and received UL traffic from the UE if type 2 uplink channel access procedure (see clause 4.2.1.2 of TS 37.213 [90]) is signalled to the UE</w:t>
            </w:r>
            <w:r w:rsidRPr="000E2690">
              <w:rPr>
                <w:lang w:eastAsia="zh-CN"/>
              </w:rPr>
              <w:t>.</w:t>
            </w:r>
          </w:p>
        </w:tc>
      </w:tr>
    </w:tbl>
    <w:p w14:paraId="2ED985FD" w14:textId="77777777" w:rsidR="00D25E8F" w:rsidRDefault="00D25E8F" w:rsidP="00D25E8F">
      <w:pPr>
        <w:jc w:val="both"/>
      </w:pPr>
    </w:p>
    <w:p w14:paraId="69F6004B" w14:textId="428395A8" w:rsidR="00D25E8F" w:rsidRDefault="00D25E8F" w:rsidP="00D25E8F">
      <w:pPr>
        <w:jc w:val="both"/>
      </w:pPr>
      <w:r>
        <w:t>When the UE is indicated with Type 2 LBT for COT sharing and a CAPC for which the network obtained the channel, if it does not have data with equal or higher priority than the indicated CAPC,</w:t>
      </w:r>
      <w:r w:rsidR="00520635">
        <w:t xml:space="preserve"> it cannot follow Type 2 LBT as such. For such case the UE behaviour should be discussed</w:t>
      </w:r>
      <w:r>
        <w:t>. In principle</w:t>
      </w:r>
      <w:r w:rsidR="00520635">
        <w:t>,</w:t>
      </w:r>
      <w:r>
        <w:t xml:space="preserve"> </w:t>
      </w:r>
      <w:r w:rsidR="00520635">
        <w:t xml:space="preserve">the UE </w:t>
      </w:r>
      <w:r>
        <w:t>should fall back to Type 1 LBT since COT sharing should not be allowed for lower priority data. Or it should even skip the UL transmission to avoid interfering other channels if it is not able to fall back to type 1 LBT.</w:t>
      </w:r>
    </w:p>
    <w:p w14:paraId="1D761EBB" w14:textId="5CE496BD" w:rsidR="00D25E8F" w:rsidRDefault="00D25E8F" w:rsidP="00D25E8F">
      <w:pPr>
        <w:jc w:val="both"/>
      </w:pPr>
      <w:r w:rsidRPr="004C5491">
        <w:rPr>
          <w:b/>
        </w:rPr>
        <w:lastRenderedPageBreak/>
        <w:t xml:space="preserve">Proposal </w:t>
      </w:r>
      <w:r w:rsidR="0086540F">
        <w:rPr>
          <w:b/>
        </w:rPr>
        <w:t>5</w:t>
      </w:r>
      <w:r>
        <w:t xml:space="preserve">: when Type 2 LBT is indicated for COT sharing and the UE does not have equal or higher priority data as the indicated CAPC, discuss whether it should </w:t>
      </w:r>
    </w:p>
    <w:p w14:paraId="38F99224" w14:textId="77777777" w:rsidR="00AC5687" w:rsidRPr="00AC5687" w:rsidRDefault="00D25E8F" w:rsidP="00DC4BCB">
      <w:pPr>
        <w:pStyle w:val="ListParagraph"/>
        <w:numPr>
          <w:ilvl w:val="0"/>
          <w:numId w:val="11"/>
        </w:numPr>
        <w:jc w:val="both"/>
        <w:rPr>
          <w:lang w:val="en-US" w:eastAsia="zh-CN"/>
        </w:rPr>
      </w:pPr>
      <w:r>
        <w:t xml:space="preserve">fall back to Type 1 LBT (need RAN1 confirmation since it impacts PHY); or </w:t>
      </w:r>
    </w:p>
    <w:p w14:paraId="5AB1AD5D" w14:textId="4F84E95E" w:rsidR="00797365" w:rsidRPr="00AC5687" w:rsidRDefault="00D25E8F" w:rsidP="00DC4BCB">
      <w:pPr>
        <w:pStyle w:val="ListParagraph"/>
        <w:numPr>
          <w:ilvl w:val="0"/>
          <w:numId w:val="11"/>
        </w:numPr>
        <w:jc w:val="both"/>
        <w:rPr>
          <w:lang w:val="en-US" w:eastAsia="zh-CN"/>
        </w:rPr>
      </w:pPr>
      <w:r>
        <w:t>skip the UL transmission or send only BSR.</w:t>
      </w:r>
    </w:p>
    <w:p w14:paraId="766D6D29" w14:textId="7B0A2318" w:rsidR="00A209D6" w:rsidRPr="006E13D1" w:rsidRDefault="00A209D6" w:rsidP="00A209D6">
      <w:pPr>
        <w:pStyle w:val="Heading1"/>
      </w:pPr>
      <w:r w:rsidRPr="006E13D1">
        <w:t>3</w:t>
      </w:r>
      <w:r w:rsidRPr="006E13D1">
        <w:tab/>
      </w:r>
      <w:r w:rsidR="00C06058">
        <w:t>Conclusion</w:t>
      </w:r>
    </w:p>
    <w:p w14:paraId="6C60FFDC" w14:textId="23DBE2EC" w:rsidR="00A209D6" w:rsidRDefault="00736A5B" w:rsidP="00A209D6">
      <w:r>
        <w:t>CAPC for configured grant and dynamic grant are discussed with t</w:t>
      </w:r>
      <w:r w:rsidR="006A6B84">
        <w:t>he following proposals proposed:</w:t>
      </w:r>
    </w:p>
    <w:p w14:paraId="42A78643" w14:textId="77777777" w:rsidR="0086540F" w:rsidRDefault="0086540F" w:rsidP="0086540F">
      <w:pPr>
        <w:jc w:val="both"/>
        <w:rPr>
          <w:lang w:val="en-US"/>
        </w:rPr>
      </w:pPr>
      <w:r>
        <w:rPr>
          <w:b/>
          <w:lang w:val="en-US"/>
        </w:rPr>
        <w:t>Proposal 1</w:t>
      </w:r>
      <w:r>
        <w:rPr>
          <w:lang w:val="en-US"/>
        </w:rPr>
        <w:t xml:space="preserve">: For UL configured grant, it should be ensured that CAPC of a TB with high priority LCHs is not severely degraded due to low priority LCHs that may be multiplexed in the same TB. </w:t>
      </w:r>
    </w:p>
    <w:p w14:paraId="1D25F076" w14:textId="77777777" w:rsidR="0086540F" w:rsidRDefault="0086540F" w:rsidP="0086540F">
      <w:pPr>
        <w:jc w:val="both"/>
        <w:rPr>
          <w:lang w:val="en-US"/>
        </w:rPr>
      </w:pPr>
      <w:r>
        <w:rPr>
          <w:b/>
          <w:lang w:val="en-US"/>
        </w:rPr>
        <w:t>Proposal 2</w:t>
      </w:r>
      <w:r>
        <w:rPr>
          <w:lang w:val="en-US"/>
        </w:rPr>
        <w:t>: It is achieved by restricting data of which CAPC(s) can be multiplexed into a TB with high priority data.</w:t>
      </w:r>
    </w:p>
    <w:p w14:paraId="4D900EFA" w14:textId="77777777" w:rsidR="0086540F" w:rsidRDefault="0086540F" w:rsidP="0086540F">
      <w:pPr>
        <w:jc w:val="both"/>
        <w:rPr>
          <w:lang w:val="en-US" w:eastAsia="zh-CN"/>
        </w:rPr>
      </w:pPr>
      <w:r w:rsidRPr="00C06058">
        <w:rPr>
          <w:b/>
          <w:lang w:val="en-US" w:eastAsia="zh-CN"/>
        </w:rPr>
        <w:t>Proposal 3</w:t>
      </w:r>
      <w:r>
        <w:rPr>
          <w:lang w:val="en-US" w:eastAsia="zh-CN"/>
        </w:rPr>
        <w:t xml:space="preserve">: It is configured per LCH data of up to which CAPC are allowed be multiplexed with it. </w:t>
      </w:r>
    </w:p>
    <w:p w14:paraId="2A9B738C" w14:textId="77777777" w:rsidR="0086540F" w:rsidRPr="00873B21" w:rsidRDefault="0086540F" w:rsidP="0086540F">
      <w:pPr>
        <w:jc w:val="both"/>
      </w:pPr>
      <w:r w:rsidRPr="00797365">
        <w:rPr>
          <w:b/>
          <w:lang w:val="en-US" w:eastAsia="zh-CN"/>
        </w:rPr>
        <w:t>Proposal 4</w:t>
      </w:r>
      <w:r>
        <w:rPr>
          <w:lang w:val="en-US" w:eastAsia="zh-CN"/>
        </w:rPr>
        <w:t xml:space="preserve">: discuss if it is applicable to MAC CE as well. </w:t>
      </w:r>
    </w:p>
    <w:p w14:paraId="29E1D339" w14:textId="6C612EDF" w:rsidR="00AC5687" w:rsidRDefault="00AC5687" w:rsidP="00AC5687">
      <w:pPr>
        <w:jc w:val="both"/>
      </w:pPr>
      <w:r w:rsidRPr="004C5491">
        <w:rPr>
          <w:b/>
        </w:rPr>
        <w:t xml:space="preserve">Proposal </w:t>
      </w:r>
      <w:r w:rsidR="0086540F">
        <w:rPr>
          <w:b/>
        </w:rPr>
        <w:t>5</w:t>
      </w:r>
      <w:r>
        <w:t xml:space="preserve">: when Type 2 LBT is indicated for COT sharing and the UE does not have equal or higher priority data as the indicated CAPC, discuss whether it should </w:t>
      </w:r>
    </w:p>
    <w:p w14:paraId="23065760" w14:textId="77777777" w:rsidR="00AC5687" w:rsidRPr="00AC5687" w:rsidRDefault="00AC5687" w:rsidP="00AC5687">
      <w:pPr>
        <w:pStyle w:val="ListParagraph"/>
        <w:numPr>
          <w:ilvl w:val="0"/>
          <w:numId w:val="13"/>
        </w:numPr>
        <w:jc w:val="both"/>
        <w:rPr>
          <w:lang w:val="en-US" w:eastAsia="zh-CN"/>
        </w:rPr>
      </w:pPr>
      <w:r>
        <w:t xml:space="preserve">fall back to Type 1 LBT (need RAN1 confirmation since it impacts PHY); or </w:t>
      </w:r>
    </w:p>
    <w:p w14:paraId="6A8FCE14" w14:textId="5352A6F1" w:rsidR="00AC5687" w:rsidRPr="00030288" w:rsidRDefault="00AC5687" w:rsidP="00DC4BCB">
      <w:pPr>
        <w:pStyle w:val="ListParagraph"/>
        <w:numPr>
          <w:ilvl w:val="0"/>
          <w:numId w:val="13"/>
        </w:numPr>
        <w:jc w:val="both"/>
        <w:rPr>
          <w:lang w:val="en-US"/>
        </w:rPr>
      </w:pPr>
      <w:r>
        <w:t>skip the UL transmission or send only BSR.</w:t>
      </w:r>
    </w:p>
    <w:p w14:paraId="4F64C811" w14:textId="77777777" w:rsidR="00C431F6" w:rsidRPr="00C02267" w:rsidRDefault="00C431F6" w:rsidP="00C431F6">
      <w:pPr>
        <w:pStyle w:val="Heading1"/>
        <w:jc w:val="both"/>
        <w:rPr>
          <w:lang w:val="en-US"/>
        </w:rPr>
      </w:pPr>
      <w:r w:rsidRPr="00C02267">
        <w:rPr>
          <w:lang w:val="en-US"/>
        </w:rPr>
        <w:t>References</w:t>
      </w:r>
    </w:p>
    <w:p w14:paraId="32CA9EB0" w14:textId="0B73D44A" w:rsidR="00912AAF" w:rsidRDefault="0099520E" w:rsidP="009D0F76">
      <w:pPr>
        <w:numPr>
          <w:ilvl w:val="0"/>
          <w:numId w:val="9"/>
        </w:numPr>
        <w:overflowPunct w:val="0"/>
        <w:autoSpaceDE w:val="0"/>
        <w:autoSpaceDN w:val="0"/>
        <w:adjustRightInd w:val="0"/>
        <w:jc w:val="both"/>
        <w:textAlignment w:val="baseline"/>
      </w:pPr>
      <w:hyperlink r:id="rId43" w:history="1">
        <w:r w:rsidR="00912AAF" w:rsidRPr="001B6336">
          <w:rPr>
            <w:rStyle w:val="Hyperlink"/>
          </w:rPr>
          <w:t>R2-1911512</w:t>
        </w:r>
      </w:hyperlink>
      <w:r w:rsidR="00912AAF">
        <w:t xml:space="preserve">, </w:t>
      </w:r>
      <w:r w:rsidR="00912AAF" w:rsidRPr="00912AAF">
        <w:rPr>
          <w:i/>
          <w:iCs/>
        </w:rPr>
        <w:t>Report from Break-Out Session</w:t>
      </w:r>
      <w:r w:rsidR="00912AAF" w:rsidRPr="00912AAF">
        <w:t>,</w:t>
      </w:r>
      <w:r w:rsidR="00912AAF">
        <w:t xml:space="preserve"> </w:t>
      </w:r>
      <w:r w:rsidR="00912AAF" w:rsidRPr="00912AAF">
        <w:t>Vice-Chair (MediaTek)</w:t>
      </w:r>
    </w:p>
    <w:p w14:paraId="35F222F4" w14:textId="6D856D9A" w:rsidR="00080512" w:rsidRDefault="0099520E" w:rsidP="009D0F76">
      <w:pPr>
        <w:numPr>
          <w:ilvl w:val="0"/>
          <w:numId w:val="9"/>
        </w:numPr>
        <w:overflowPunct w:val="0"/>
        <w:autoSpaceDE w:val="0"/>
        <w:autoSpaceDN w:val="0"/>
        <w:adjustRightInd w:val="0"/>
        <w:jc w:val="both"/>
        <w:textAlignment w:val="baseline"/>
      </w:pPr>
      <w:hyperlink r:id="rId44" w:history="1">
        <w:r w:rsidR="00C431F6" w:rsidRPr="00F512BF">
          <w:rPr>
            <w:rStyle w:val="Hyperlink"/>
            <w:lang w:eastAsia="zh-CN"/>
          </w:rPr>
          <w:t>R2-19</w:t>
        </w:r>
        <w:r w:rsidR="00707667" w:rsidRPr="00F512BF">
          <w:rPr>
            <w:rStyle w:val="Hyperlink"/>
            <w:lang w:eastAsia="zh-CN"/>
          </w:rPr>
          <w:t>06589</w:t>
        </w:r>
      </w:hyperlink>
      <w:r w:rsidR="00707667">
        <w:rPr>
          <w:lang w:eastAsia="zh-CN"/>
        </w:rPr>
        <w:t xml:space="preserve">, </w:t>
      </w:r>
      <w:r w:rsidR="00707667" w:rsidRPr="00434866">
        <w:rPr>
          <w:i/>
          <w:lang w:eastAsia="zh-CN"/>
        </w:rPr>
        <w:t>CAPC open issues</w:t>
      </w:r>
      <w:r w:rsidR="00707667">
        <w:rPr>
          <w:rFonts w:hint="eastAsia"/>
          <w:lang w:eastAsia="zh-CN"/>
        </w:rPr>
        <w:t xml:space="preserve">, </w:t>
      </w:r>
      <w:r w:rsidR="00C431F6" w:rsidRPr="00C431F6">
        <w:rPr>
          <w:lang w:eastAsia="zh-CN"/>
        </w:rPr>
        <w:t>Nokia, Nokia Shanghai Bell</w:t>
      </w:r>
    </w:p>
    <w:p w14:paraId="598D5001" w14:textId="33B32FB7" w:rsidR="00873B21" w:rsidRDefault="0099520E" w:rsidP="00873B21">
      <w:pPr>
        <w:numPr>
          <w:ilvl w:val="0"/>
          <w:numId w:val="9"/>
        </w:numPr>
        <w:overflowPunct w:val="0"/>
        <w:autoSpaceDE w:val="0"/>
        <w:autoSpaceDN w:val="0"/>
        <w:adjustRightInd w:val="0"/>
        <w:jc w:val="both"/>
        <w:textAlignment w:val="baseline"/>
      </w:pPr>
      <w:hyperlink r:id="rId45" w:history="1">
        <w:r w:rsidR="00873B21" w:rsidRPr="005C0618">
          <w:rPr>
            <w:rStyle w:val="Hyperlink"/>
          </w:rPr>
          <w:t>R2-1910093</w:t>
        </w:r>
      </w:hyperlink>
      <w:r w:rsidR="00873B21">
        <w:t xml:space="preserve">, </w:t>
      </w:r>
      <w:r w:rsidR="00873B21" w:rsidRPr="00DC60EB">
        <w:rPr>
          <w:i/>
        </w:rPr>
        <w:t>CAPC for configured grant</w:t>
      </w:r>
      <w:r w:rsidR="00873B21">
        <w:t>, Nokia, Nokia Shanghai Bell, Lenovo</w:t>
      </w:r>
      <w:r w:rsidR="00873B21">
        <w:tab/>
      </w:r>
    </w:p>
    <w:p w14:paraId="1D4324E3" w14:textId="74A733FF" w:rsidR="00873B21" w:rsidRDefault="0099520E" w:rsidP="00873B21">
      <w:pPr>
        <w:numPr>
          <w:ilvl w:val="0"/>
          <w:numId w:val="9"/>
        </w:numPr>
        <w:overflowPunct w:val="0"/>
        <w:autoSpaceDE w:val="0"/>
        <w:autoSpaceDN w:val="0"/>
        <w:adjustRightInd w:val="0"/>
        <w:jc w:val="both"/>
        <w:textAlignment w:val="baseline"/>
      </w:pPr>
      <w:hyperlink r:id="rId46" w:history="1">
        <w:r w:rsidR="00873B21" w:rsidRPr="00CB1BC5">
          <w:rPr>
            <w:rStyle w:val="Hyperlink"/>
          </w:rPr>
          <w:t>R2-1909605</w:t>
        </w:r>
      </w:hyperlink>
      <w:r w:rsidR="00873B21">
        <w:t xml:space="preserve">, </w:t>
      </w:r>
      <w:r w:rsidR="00873B21" w:rsidRPr="00DC60EB">
        <w:rPr>
          <w:i/>
        </w:rPr>
        <w:t>CAPC selection for configured grant transmission in NR-U</w:t>
      </w:r>
      <w:r w:rsidR="00873B21">
        <w:t>, InterDigital</w:t>
      </w:r>
      <w:r w:rsidR="00873B21">
        <w:tab/>
      </w:r>
    </w:p>
    <w:p w14:paraId="0C7E9114" w14:textId="76007F16" w:rsidR="00E33B39" w:rsidRDefault="0099520E" w:rsidP="00E33B39">
      <w:pPr>
        <w:numPr>
          <w:ilvl w:val="0"/>
          <w:numId w:val="9"/>
        </w:numPr>
        <w:overflowPunct w:val="0"/>
        <w:autoSpaceDE w:val="0"/>
        <w:autoSpaceDN w:val="0"/>
        <w:adjustRightInd w:val="0"/>
        <w:jc w:val="both"/>
        <w:textAlignment w:val="baseline"/>
      </w:pPr>
      <w:hyperlink r:id="rId47" w:history="1">
        <w:r w:rsidR="00E33B39" w:rsidRPr="00CB1BC5">
          <w:rPr>
            <w:rStyle w:val="Hyperlink"/>
          </w:rPr>
          <w:t>R2-1910813</w:t>
        </w:r>
      </w:hyperlink>
      <w:r w:rsidR="00E33B39">
        <w:t xml:space="preserve">, </w:t>
      </w:r>
      <w:r w:rsidR="00E33B39" w:rsidRPr="00DC60EB">
        <w:rPr>
          <w:i/>
        </w:rPr>
        <w:t>Discussion on multiplexing of data</w:t>
      </w:r>
      <w:r w:rsidR="00E33B39">
        <w:t xml:space="preserve">, Huawei, </w:t>
      </w:r>
      <w:proofErr w:type="spellStart"/>
      <w:r w:rsidR="00E33B39">
        <w:t>HiSilicon</w:t>
      </w:r>
      <w:proofErr w:type="spellEnd"/>
    </w:p>
    <w:p w14:paraId="3C82F5B8" w14:textId="571D2AAA" w:rsidR="00E33B39" w:rsidRDefault="0099520E" w:rsidP="00E33B39">
      <w:pPr>
        <w:numPr>
          <w:ilvl w:val="0"/>
          <w:numId w:val="9"/>
        </w:numPr>
        <w:overflowPunct w:val="0"/>
        <w:autoSpaceDE w:val="0"/>
        <w:autoSpaceDN w:val="0"/>
        <w:adjustRightInd w:val="0"/>
        <w:jc w:val="both"/>
        <w:textAlignment w:val="baseline"/>
      </w:pPr>
      <w:hyperlink r:id="rId48" w:history="1">
        <w:r w:rsidR="00E33B39" w:rsidRPr="00CB1BC5">
          <w:rPr>
            <w:rStyle w:val="Hyperlink"/>
          </w:rPr>
          <w:t>R2-1908851</w:t>
        </w:r>
      </w:hyperlink>
      <w:r w:rsidR="00E33B39">
        <w:t xml:space="preserve">, </w:t>
      </w:r>
      <w:r w:rsidR="00E33B39" w:rsidRPr="00DC60EB">
        <w:rPr>
          <w:i/>
        </w:rPr>
        <w:t>On Restrictions in Multiplexing of High and Low Priority Bearers in NR-U</w:t>
      </w:r>
      <w:r w:rsidR="00E33B39">
        <w:t xml:space="preserve">, </w:t>
      </w:r>
      <w:proofErr w:type="spellStart"/>
      <w:r w:rsidR="00E33B39" w:rsidRPr="00DC60EB">
        <w:t>Mediatek</w:t>
      </w:r>
      <w:proofErr w:type="spellEnd"/>
      <w:r w:rsidR="00E33B39" w:rsidRPr="00DC60EB">
        <w:t xml:space="preserve"> Inc.</w:t>
      </w:r>
    </w:p>
    <w:p w14:paraId="33EAC8DF" w14:textId="0BDF7A93" w:rsidR="00873B21" w:rsidRDefault="0099520E" w:rsidP="00873B21">
      <w:pPr>
        <w:numPr>
          <w:ilvl w:val="0"/>
          <w:numId w:val="9"/>
        </w:numPr>
        <w:overflowPunct w:val="0"/>
        <w:autoSpaceDE w:val="0"/>
        <w:autoSpaceDN w:val="0"/>
        <w:adjustRightInd w:val="0"/>
        <w:jc w:val="both"/>
        <w:textAlignment w:val="baseline"/>
      </w:pPr>
      <w:hyperlink r:id="rId49" w:history="1">
        <w:r w:rsidR="00873B21" w:rsidRPr="00CB1BC5">
          <w:rPr>
            <w:rStyle w:val="Hyperlink"/>
          </w:rPr>
          <w:t>R2-1909129</w:t>
        </w:r>
      </w:hyperlink>
      <w:r w:rsidR="00873B21">
        <w:t xml:space="preserve">, </w:t>
      </w:r>
      <w:r w:rsidR="00873B21" w:rsidRPr="00DC60EB">
        <w:rPr>
          <w:i/>
        </w:rPr>
        <w:t>CAPC for the configured grants</w:t>
      </w:r>
      <w:r w:rsidR="00873B21">
        <w:t>, Samsung</w:t>
      </w:r>
    </w:p>
    <w:p w14:paraId="42407555" w14:textId="4F73D66E" w:rsidR="00E33B39" w:rsidRDefault="0099520E" w:rsidP="00E33B39">
      <w:pPr>
        <w:numPr>
          <w:ilvl w:val="0"/>
          <w:numId w:val="9"/>
        </w:numPr>
        <w:overflowPunct w:val="0"/>
        <w:autoSpaceDE w:val="0"/>
        <w:autoSpaceDN w:val="0"/>
        <w:adjustRightInd w:val="0"/>
        <w:jc w:val="both"/>
        <w:textAlignment w:val="baseline"/>
      </w:pPr>
      <w:hyperlink r:id="rId50" w:history="1">
        <w:r w:rsidR="00E33B39" w:rsidRPr="00CB1BC5">
          <w:rPr>
            <w:rStyle w:val="Hyperlink"/>
          </w:rPr>
          <w:t>R2-1910689</w:t>
        </w:r>
      </w:hyperlink>
      <w:r w:rsidR="00E33B39">
        <w:t xml:space="preserve">, </w:t>
      </w:r>
      <w:r w:rsidR="00E33B39" w:rsidRPr="00DC60EB">
        <w:rPr>
          <w:i/>
        </w:rPr>
        <w:t>CAPC for configured grants in NR-U</w:t>
      </w:r>
      <w:r w:rsidR="00E33B39">
        <w:t xml:space="preserve">, </w:t>
      </w:r>
      <w:r w:rsidR="00E33B39" w:rsidRPr="00DC60EB">
        <w:t>Google Inc.</w:t>
      </w:r>
    </w:p>
    <w:p w14:paraId="2C5EA6A9" w14:textId="22FAC3EB" w:rsidR="00DC60EB" w:rsidRDefault="0099520E" w:rsidP="00DC60EB">
      <w:pPr>
        <w:numPr>
          <w:ilvl w:val="0"/>
          <w:numId w:val="9"/>
        </w:numPr>
        <w:overflowPunct w:val="0"/>
        <w:autoSpaceDE w:val="0"/>
        <w:autoSpaceDN w:val="0"/>
        <w:adjustRightInd w:val="0"/>
        <w:jc w:val="both"/>
        <w:textAlignment w:val="baseline"/>
      </w:pPr>
      <w:hyperlink r:id="rId51" w:history="1">
        <w:r w:rsidR="00DC60EB" w:rsidRPr="00CB1BC5">
          <w:rPr>
            <w:rStyle w:val="Hyperlink"/>
          </w:rPr>
          <w:t>R2-1910094</w:t>
        </w:r>
      </w:hyperlink>
      <w:r w:rsidR="00DC60EB">
        <w:t xml:space="preserve">, </w:t>
      </w:r>
      <w:r w:rsidR="00DC60EB" w:rsidRPr="00DC60EB">
        <w:rPr>
          <w:i/>
        </w:rPr>
        <w:t>CAPC for dynamic grant with COT sharing</w:t>
      </w:r>
      <w:r w:rsidR="00DC60EB">
        <w:t xml:space="preserve">, </w:t>
      </w:r>
      <w:r w:rsidR="00DC60EB" w:rsidRPr="00DC60EB">
        <w:t>Nokia, Nokia Shanghai Bell</w:t>
      </w:r>
    </w:p>
    <w:p w14:paraId="541F8E66" w14:textId="77777777" w:rsidR="00D25E8F" w:rsidRPr="00A209D6" w:rsidRDefault="00D25E8F" w:rsidP="00D25E8F">
      <w:pPr>
        <w:overflowPunct w:val="0"/>
        <w:autoSpaceDE w:val="0"/>
        <w:autoSpaceDN w:val="0"/>
        <w:adjustRightInd w:val="0"/>
        <w:jc w:val="both"/>
        <w:textAlignment w:val="baseline"/>
      </w:pPr>
    </w:p>
    <w:sectPr w:rsidR="00D25E8F" w:rsidRPr="00A209D6">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FF321" w14:textId="77777777" w:rsidR="00DC4BCB" w:rsidRDefault="00DC4BCB">
      <w:r>
        <w:separator/>
      </w:r>
    </w:p>
  </w:endnote>
  <w:endnote w:type="continuationSeparator" w:id="0">
    <w:p w14:paraId="5929B2BC" w14:textId="77777777" w:rsidR="00DC4BCB" w:rsidRDefault="00DC4BCB">
      <w:r>
        <w:continuationSeparator/>
      </w:r>
    </w:p>
  </w:endnote>
  <w:endnote w:type="continuationNotice" w:id="1">
    <w:p w14:paraId="2B3CFB46" w14:textId="77777777" w:rsidR="00DC4BCB" w:rsidRDefault="00DC4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C4BCB" w:rsidRDefault="00DC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C4BCB" w:rsidRDefault="00DC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C4BCB" w:rsidRDefault="00DC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D27B1" w14:textId="77777777" w:rsidR="00DC4BCB" w:rsidRDefault="00DC4BCB">
      <w:r>
        <w:separator/>
      </w:r>
    </w:p>
  </w:footnote>
  <w:footnote w:type="continuationSeparator" w:id="0">
    <w:p w14:paraId="3924F806" w14:textId="77777777" w:rsidR="00DC4BCB" w:rsidRDefault="00DC4BCB">
      <w:r>
        <w:continuationSeparator/>
      </w:r>
    </w:p>
  </w:footnote>
  <w:footnote w:type="continuationNotice" w:id="1">
    <w:p w14:paraId="27890D92" w14:textId="77777777" w:rsidR="00DC4BCB" w:rsidRDefault="00DC4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C4BCB" w:rsidRDefault="00DC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C4BCB" w:rsidRDefault="00DC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C4BCB" w:rsidRDefault="00DC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3203D"/>
    <w:multiLevelType w:val="hybridMultilevel"/>
    <w:tmpl w:val="10B8C554"/>
    <w:lvl w:ilvl="0" w:tplc="8410EC04">
      <w:numFmt w:val="bullet"/>
      <w:lvlText w:val="-"/>
      <w:lvlJc w:val="left"/>
      <w:pPr>
        <w:ind w:left="720" w:hanging="360"/>
      </w:pPr>
      <w:rPr>
        <w:rFonts w:ascii="Calibri" w:eastAsia="SimSu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D0FC6"/>
    <w:multiLevelType w:val="hybridMultilevel"/>
    <w:tmpl w:val="E6C0D464"/>
    <w:lvl w:ilvl="0" w:tplc="2A2C66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DEE79BD"/>
    <w:multiLevelType w:val="hybridMultilevel"/>
    <w:tmpl w:val="E6C0D464"/>
    <w:lvl w:ilvl="0" w:tplc="2A2C66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9A907E9"/>
    <w:multiLevelType w:val="hybridMultilevel"/>
    <w:tmpl w:val="6980E59C"/>
    <w:lvl w:ilvl="0" w:tplc="1CA431A8">
      <w:start w:val="1"/>
      <w:numFmt w:val="bullet"/>
      <w:lvlText w:val=""/>
      <w:lvlJc w:val="left"/>
      <w:pPr>
        <w:tabs>
          <w:tab w:val="num" w:pos="720"/>
        </w:tabs>
        <w:ind w:left="720" w:hanging="360"/>
      </w:pPr>
      <w:rPr>
        <w:rFonts w:ascii="Wingdings" w:hAnsi="Wingdings" w:hint="default"/>
      </w:rPr>
    </w:lvl>
    <w:lvl w:ilvl="1" w:tplc="7EE6C9F2" w:tentative="1">
      <w:start w:val="1"/>
      <w:numFmt w:val="bullet"/>
      <w:lvlText w:val=""/>
      <w:lvlJc w:val="left"/>
      <w:pPr>
        <w:tabs>
          <w:tab w:val="num" w:pos="1440"/>
        </w:tabs>
        <w:ind w:left="1440" w:hanging="360"/>
      </w:pPr>
      <w:rPr>
        <w:rFonts w:ascii="Wingdings" w:hAnsi="Wingdings" w:hint="default"/>
      </w:rPr>
    </w:lvl>
    <w:lvl w:ilvl="2" w:tplc="F6D4E324">
      <w:start w:val="1"/>
      <w:numFmt w:val="bullet"/>
      <w:lvlText w:val=""/>
      <w:lvlJc w:val="left"/>
      <w:pPr>
        <w:tabs>
          <w:tab w:val="num" w:pos="2160"/>
        </w:tabs>
        <w:ind w:left="2160" w:hanging="360"/>
      </w:pPr>
      <w:rPr>
        <w:rFonts w:ascii="Wingdings" w:hAnsi="Wingdings" w:hint="default"/>
      </w:rPr>
    </w:lvl>
    <w:lvl w:ilvl="3" w:tplc="99DE41BA" w:tentative="1">
      <w:start w:val="1"/>
      <w:numFmt w:val="bullet"/>
      <w:lvlText w:val=""/>
      <w:lvlJc w:val="left"/>
      <w:pPr>
        <w:tabs>
          <w:tab w:val="num" w:pos="2880"/>
        </w:tabs>
        <w:ind w:left="2880" w:hanging="360"/>
      </w:pPr>
      <w:rPr>
        <w:rFonts w:ascii="Wingdings" w:hAnsi="Wingdings" w:hint="default"/>
      </w:rPr>
    </w:lvl>
    <w:lvl w:ilvl="4" w:tplc="0B10CF42" w:tentative="1">
      <w:start w:val="1"/>
      <w:numFmt w:val="bullet"/>
      <w:lvlText w:val=""/>
      <w:lvlJc w:val="left"/>
      <w:pPr>
        <w:tabs>
          <w:tab w:val="num" w:pos="3600"/>
        </w:tabs>
        <w:ind w:left="3600" w:hanging="360"/>
      </w:pPr>
      <w:rPr>
        <w:rFonts w:ascii="Wingdings" w:hAnsi="Wingdings" w:hint="default"/>
      </w:rPr>
    </w:lvl>
    <w:lvl w:ilvl="5" w:tplc="B86C8C4E" w:tentative="1">
      <w:start w:val="1"/>
      <w:numFmt w:val="bullet"/>
      <w:lvlText w:val=""/>
      <w:lvlJc w:val="left"/>
      <w:pPr>
        <w:tabs>
          <w:tab w:val="num" w:pos="4320"/>
        </w:tabs>
        <w:ind w:left="4320" w:hanging="360"/>
      </w:pPr>
      <w:rPr>
        <w:rFonts w:ascii="Wingdings" w:hAnsi="Wingdings" w:hint="default"/>
      </w:rPr>
    </w:lvl>
    <w:lvl w:ilvl="6" w:tplc="251295BC" w:tentative="1">
      <w:start w:val="1"/>
      <w:numFmt w:val="bullet"/>
      <w:lvlText w:val=""/>
      <w:lvlJc w:val="left"/>
      <w:pPr>
        <w:tabs>
          <w:tab w:val="num" w:pos="5040"/>
        </w:tabs>
        <w:ind w:left="5040" w:hanging="360"/>
      </w:pPr>
      <w:rPr>
        <w:rFonts w:ascii="Wingdings" w:hAnsi="Wingdings" w:hint="default"/>
      </w:rPr>
    </w:lvl>
    <w:lvl w:ilvl="7" w:tplc="CBE6C306" w:tentative="1">
      <w:start w:val="1"/>
      <w:numFmt w:val="bullet"/>
      <w:lvlText w:val=""/>
      <w:lvlJc w:val="left"/>
      <w:pPr>
        <w:tabs>
          <w:tab w:val="num" w:pos="5760"/>
        </w:tabs>
        <w:ind w:left="5760" w:hanging="360"/>
      </w:pPr>
      <w:rPr>
        <w:rFonts w:ascii="Wingdings" w:hAnsi="Wingdings" w:hint="default"/>
      </w:rPr>
    </w:lvl>
    <w:lvl w:ilvl="8" w:tplc="6AD4E07C"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288"/>
    <w:rsid w:val="00033397"/>
    <w:rsid w:val="00040095"/>
    <w:rsid w:val="000439E4"/>
    <w:rsid w:val="00064439"/>
    <w:rsid w:val="00066DC5"/>
    <w:rsid w:val="00073C9C"/>
    <w:rsid w:val="00080512"/>
    <w:rsid w:val="00090468"/>
    <w:rsid w:val="00094568"/>
    <w:rsid w:val="000B7BCF"/>
    <w:rsid w:val="000C522B"/>
    <w:rsid w:val="000D07B7"/>
    <w:rsid w:val="000D58AB"/>
    <w:rsid w:val="000E0A5E"/>
    <w:rsid w:val="00104583"/>
    <w:rsid w:val="00110D84"/>
    <w:rsid w:val="00112F1A"/>
    <w:rsid w:val="00125DE7"/>
    <w:rsid w:val="00130EA8"/>
    <w:rsid w:val="00145075"/>
    <w:rsid w:val="001559CA"/>
    <w:rsid w:val="00164A31"/>
    <w:rsid w:val="0017339D"/>
    <w:rsid w:val="001741A0"/>
    <w:rsid w:val="00175FA0"/>
    <w:rsid w:val="00183003"/>
    <w:rsid w:val="00185F57"/>
    <w:rsid w:val="00194CD0"/>
    <w:rsid w:val="001B49C9"/>
    <w:rsid w:val="001B6336"/>
    <w:rsid w:val="001C23F4"/>
    <w:rsid w:val="001C4F79"/>
    <w:rsid w:val="001C6EC4"/>
    <w:rsid w:val="001D0E67"/>
    <w:rsid w:val="001F168B"/>
    <w:rsid w:val="001F17DF"/>
    <w:rsid w:val="001F422E"/>
    <w:rsid w:val="001F7831"/>
    <w:rsid w:val="00204045"/>
    <w:rsid w:val="0020712B"/>
    <w:rsid w:val="0022606D"/>
    <w:rsid w:val="002278A5"/>
    <w:rsid w:val="00231728"/>
    <w:rsid w:val="00232329"/>
    <w:rsid w:val="0023631F"/>
    <w:rsid w:val="00250404"/>
    <w:rsid w:val="002610D8"/>
    <w:rsid w:val="002747EC"/>
    <w:rsid w:val="002855BF"/>
    <w:rsid w:val="002B22F3"/>
    <w:rsid w:val="002C5833"/>
    <w:rsid w:val="002D279F"/>
    <w:rsid w:val="002E462B"/>
    <w:rsid w:val="002F0D22"/>
    <w:rsid w:val="00302341"/>
    <w:rsid w:val="003172DC"/>
    <w:rsid w:val="00325AE3"/>
    <w:rsid w:val="00325C04"/>
    <w:rsid w:val="00326069"/>
    <w:rsid w:val="00327F88"/>
    <w:rsid w:val="003311D0"/>
    <w:rsid w:val="00346DFE"/>
    <w:rsid w:val="0035462D"/>
    <w:rsid w:val="00364B41"/>
    <w:rsid w:val="00365928"/>
    <w:rsid w:val="00375F3D"/>
    <w:rsid w:val="00383096"/>
    <w:rsid w:val="003A41EF"/>
    <w:rsid w:val="003B1C04"/>
    <w:rsid w:val="003B40AD"/>
    <w:rsid w:val="003C4E37"/>
    <w:rsid w:val="003E16BE"/>
    <w:rsid w:val="003F4E28"/>
    <w:rsid w:val="003F7EDA"/>
    <w:rsid w:val="004006E8"/>
    <w:rsid w:val="00401855"/>
    <w:rsid w:val="00431CC1"/>
    <w:rsid w:val="00434866"/>
    <w:rsid w:val="00465587"/>
    <w:rsid w:val="00477455"/>
    <w:rsid w:val="004875A8"/>
    <w:rsid w:val="004A1F7B"/>
    <w:rsid w:val="004C44D2"/>
    <w:rsid w:val="004C506A"/>
    <w:rsid w:val="004D3578"/>
    <w:rsid w:val="004D380D"/>
    <w:rsid w:val="004E213A"/>
    <w:rsid w:val="004E31F5"/>
    <w:rsid w:val="00503171"/>
    <w:rsid w:val="00506C28"/>
    <w:rsid w:val="00520635"/>
    <w:rsid w:val="00534DA0"/>
    <w:rsid w:val="00543E6C"/>
    <w:rsid w:val="00565087"/>
    <w:rsid w:val="0056573F"/>
    <w:rsid w:val="00577529"/>
    <w:rsid w:val="005B3F92"/>
    <w:rsid w:val="005C0618"/>
    <w:rsid w:val="005E2618"/>
    <w:rsid w:val="005E4E7C"/>
    <w:rsid w:val="005E5F71"/>
    <w:rsid w:val="00611566"/>
    <w:rsid w:val="00646D99"/>
    <w:rsid w:val="00656910"/>
    <w:rsid w:val="00681F3E"/>
    <w:rsid w:val="006A6B84"/>
    <w:rsid w:val="006C0EEA"/>
    <w:rsid w:val="006C66D8"/>
    <w:rsid w:val="006D1E24"/>
    <w:rsid w:val="006D7FD7"/>
    <w:rsid w:val="006E1417"/>
    <w:rsid w:val="006F6A2C"/>
    <w:rsid w:val="0070076F"/>
    <w:rsid w:val="007069DC"/>
    <w:rsid w:val="00707667"/>
    <w:rsid w:val="00710201"/>
    <w:rsid w:val="0072073A"/>
    <w:rsid w:val="007342B5"/>
    <w:rsid w:val="00734A5B"/>
    <w:rsid w:val="00736A5B"/>
    <w:rsid w:val="00744E76"/>
    <w:rsid w:val="0075329E"/>
    <w:rsid w:val="00757D40"/>
    <w:rsid w:val="00774DB2"/>
    <w:rsid w:val="00781F0F"/>
    <w:rsid w:val="0078539E"/>
    <w:rsid w:val="0078727C"/>
    <w:rsid w:val="0079049D"/>
    <w:rsid w:val="00793DC5"/>
    <w:rsid w:val="00797365"/>
    <w:rsid w:val="007A2A0D"/>
    <w:rsid w:val="007B18D8"/>
    <w:rsid w:val="007C095F"/>
    <w:rsid w:val="007C2DD0"/>
    <w:rsid w:val="007D1487"/>
    <w:rsid w:val="007F2E08"/>
    <w:rsid w:val="008028A4"/>
    <w:rsid w:val="008059C4"/>
    <w:rsid w:val="00813245"/>
    <w:rsid w:val="00847321"/>
    <w:rsid w:val="0086354A"/>
    <w:rsid w:val="0086540F"/>
    <w:rsid w:val="00870432"/>
    <w:rsid w:val="00873B21"/>
    <w:rsid w:val="008768CA"/>
    <w:rsid w:val="00877EF9"/>
    <w:rsid w:val="00880559"/>
    <w:rsid w:val="00883098"/>
    <w:rsid w:val="00885D60"/>
    <w:rsid w:val="008B5306"/>
    <w:rsid w:val="008C3057"/>
    <w:rsid w:val="008C4C82"/>
    <w:rsid w:val="008D2E4D"/>
    <w:rsid w:val="008F396F"/>
    <w:rsid w:val="0090271F"/>
    <w:rsid w:val="00902DB9"/>
    <w:rsid w:val="0090466A"/>
    <w:rsid w:val="00912AAF"/>
    <w:rsid w:val="00922F69"/>
    <w:rsid w:val="00923655"/>
    <w:rsid w:val="009348AF"/>
    <w:rsid w:val="00935739"/>
    <w:rsid w:val="00936071"/>
    <w:rsid w:val="00940212"/>
    <w:rsid w:val="00942EC2"/>
    <w:rsid w:val="00961B32"/>
    <w:rsid w:val="00962509"/>
    <w:rsid w:val="00970DB3"/>
    <w:rsid w:val="00974BB0"/>
    <w:rsid w:val="00974C39"/>
    <w:rsid w:val="00975BCD"/>
    <w:rsid w:val="00985EF0"/>
    <w:rsid w:val="0098747A"/>
    <w:rsid w:val="0099520E"/>
    <w:rsid w:val="009A0AF3"/>
    <w:rsid w:val="009B07CD"/>
    <w:rsid w:val="009C19E9"/>
    <w:rsid w:val="009C1FE7"/>
    <w:rsid w:val="009D0F76"/>
    <w:rsid w:val="009D74A6"/>
    <w:rsid w:val="009E09A5"/>
    <w:rsid w:val="009E5E65"/>
    <w:rsid w:val="00A10F02"/>
    <w:rsid w:val="00A204CA"/>
    <w:rsid w:val="00A209D6"/>
    <w:rsid w:val="00A405F4"/>
    <w:rsid w:val="00A53724"/>
    <w:rsid w:val="00A54B2B"/>
    <w:rsid w:val="00A82346"/>
    <w:rsid w:val="00A8784A"/>
    <w:rsid w:val="00A9671C"/>
    <w:rsid w:val="00A97882"/>
    <w:rsid w:val="00AA1553"/>
    <w:rsid w:val="00AA67F5"/>
    <w:rsid w:val="00AB7B35"/>
    <w:rsid w:val="00AC5687"/>
    <w:rsid w:val="00AE3B3F"/>
    <w:rsid w:val="00AE7041"/>
    <w:rsid w:val="00B05380"/>
    <w:rsid w:val="00B05962"/>
    <w:rsid w:val="00B15449"/>
    <w:rsid w:val="00B16C2F"/>
    <w:rsid w:val="00B27096"/>
    <w:rsid w:val="00B27303"/>
    <w:rsid w:val="00B40A79"/>
    <w:rsid w:val="00B47FD1"/>
    <w:rsid w:val="00B516BB"/>
    <w:rsid w:val="00B64407"/>
    <w:rsid w:val="00B723AC"/>
    <w:rsid w:val="00B84DB2"/>
    <w:rsid w:val="00BA566E"/>
    <w:rsid w:val="00BB4CD7"/>
    <w:rsid w:val="00BB4DF7"/>
    <w:rsid w:val="00BC3555"/>
    <w:rsid w:val="00BF0B26"/>
    <w:rsid w:val="00BF333F"/>
    <w:rsid w:val="00C06058"/>
    <w:rsid w:val="00C12B51"/>
    <w:rsid w:val="00C24650"/>
    <w:rsid w:val="00C25465"/>
    <w:rsid w:val="00C33079"/>
    <w:rsid w:val="00C431F6"/>
    <w:rsid w:val="00C54E2D"/>
    <w:rsid w:val="00C60604"/>
    <w:rsid w:val="00C6113E"/>
    <w:rsid w:val="00C7402A"/>
    <w:rsid w:val="00C83A13"/>
    <w:rsid w:val="00C861E2"/>
    <w:rsid w:val="00C9068C"/>
    <w:rsid w:val="00C92967"/>
    <w:rsid w:val="00CA3D0C"/>
    <w:rsid w:val="00CA654B"/>
    <w:rsid w:val="00CB1BC5"/>
    <w:rsid w:val="00CB23A4"/>
    <w:rsid w:val="00CB72B8"/>
    <w:rsid w:val="00CD4C7B"/>
    <w:rsid w:val="00CF2A50"/>
    <w:rsid w:val="00D25E8F"/>
    <w:rsid w:val="00D33BE3"/>
    <w:rsid w:val="00D3792D"/>
    <w:rsid w:val="00D55E47"/>
    <w:rsid w:val="00D62E19"/>
    <w:rsid w:val="00D67CD1"/>
    <w:rsid w:val="00D738D6"/>
    <w:rsid w:val="00D75E54"/>
    <w:rsid w:val="00D7769A"/>
    <w:rsid w:val="00D80795"/>
    <w:rsid w:val="00D854BE"/>
    <w:rsid w:val="00D87E00"/>
    <w:rsid w:val="00D9134D"/>
    <w:rsid w:val="00D96D11"/>
    <w:rsid w:val="00DA7A03"/>
    <w:rsid w:val="00DB0DB8"/>
    <w:rsid w:val="00DB1818"/>
    <w:rsid w:val="00DC309B"/>
    <w:rsid w:val="00DC4BCB"/>
    <w:rsid w:val="00DC4DA2"/>
    <w:rsid w:val="00DC5261"/>
    <w:rsid w:val="00DC60EB"/>
    <w:rsid w:val="00DE25D2"/>
    <w:rsid w:val="00DF57F6"/>
    <w:rsid w:val="00DF7ADC"/>
    <w:rsid w:val="00E02AE3"/>
    <w:rsid w:val="00E33B39"/>
    <w:rsid w:val="00E468F0"/>
    <w:rsid w:val="00E46C08"/>
    <w:rsid w:val="00E471CF"/>
    <w:rsid w:val="00E62835"/>
    <w:rsid w:val="00E77645"/>
    <w:rsid w:val="00E83697"/>
    <w:rsid w:val="00EA66C9"/>
    <w:rsid w:val="00EC4A25"/>
    <w:rsid w:val="00EF5877"/>
    <w:rsid w:val="00F025A2"/>
    <w:rsid w:val="00F036E9"/>
    <w:rsid w:val="00F07388"/>
    <w:rsid w:val="00F2026E"/>
    <w:rsid w:val="00F2210A"/>
    <w:rsid w:val="00F37727"/>
    <w:rsid w:val="00F37743"/>
    <w:rsid w:val="00F512BF"/>
    <w:rsid w:val="00F54A3D"/>
    <w:rsid w:val="00F54CB0"/>
    <w:rsid w:val="00F579CD"/>
    <w:rsid w:val="00F653B8"/>
    <w:rsid w:val="00F71B89"/>
    <w:rsid w:val="00F7353C"/>
    <w:rsid w:val="00F76F8F"/>
    <w:rsid w:val="00F770A8"/>
    <w:rsid w:val="00F941DF"/>
    <w:rsid w:val="00FA1266"/>
    <w:rsid w:val="00FA2AEF"/>
    <w:rsid w:val="00FA7D03"/>
    <w:rsid w:val="00FB36FA"/>
    <w:rsid w:val="00FC1192"/>
    <w:rsid w:val="00FC23B1"/>
    <w:rsid w:val="00FD64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5E7B234-0536-264C-8354-8E7C7EF8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C431F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346DFE"/>
    <w:pPr>
      <w:ind w:left="720"/>
      <w:contextualSpacing/>
    </w:pPr>
  </w:style>
  <w:style w:type="character" w:customStyle="1" w:styleId="B1Zchn">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customStyle="1" w:styleId="CommentTextChar">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customStyle="1" w:styleId="CommentSubjectChar">
    <w:name w:val="Comment Subject Char"/>
    <w:basedOn w:val="CommentTextChar"/>
    <w:link w:val="CommentSubject"/>
    <w:rsid w:val="00302341"/>
    <w:rPr>
      <w:b/>
      <w:bCs/>
      <w:lang w:eastAsia="en-US"/>
    </w:rPr>
  </w:style>
  <w:style w:type="character" w:customStyle="1" w:styleId="normaltextrun">
    <w:name w:val="normaltextrun"/>
    <w:basedOn w:val="DefaultParagraphFont"/>
    <w:rsid w:val="00DC4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2412901">
      <w:bodyDiv w:val="1"/>
      <w:marLeft w:val="0"/>
      <w:marRight w:val="0"/>
      <w:marTop w:val="0"/>
      <w:marBottom w:val="0"/>
      <w:divBdr>
        <w:top w:val="none" w:sz="0" w:space="0" w:color="auto"/>
        <w:left w:val="none" w:sz="0" w:space="0" w:color="auto"/>
        <w:bottom w:val="none" w:sz="0" w:space="0" w:color="auto"/>
        <w:right w:val="none" w:sz="0" w:space="0" w:color="auto"/>
      </w:divBdr>
      <w:divsChild>
        <w:div w:id="965232823">
          <w:marLeft w:val="994"/>
          <w:marRight w:val="0"/>
          <w:marTop w:val="0"/>
          <w:marBottom w:val="120"/>
          <w:divBdr>
            <w:top w:val="none" w:sz="0" w:space="0" w:color="auto"/>
            <w:left w:val="none" w:sz="0" w:space="0" w:color="auto"/>
            <w:bottom w:val="none" w:sz="0" w:space="0" w:color="auto"/>
            <w:right w:val="none" w:sz="0" w:space="0" w:color="auto"/>
          </w:divBdr>
        </w:div>
        <w:div w:id="772019499">
          <w:marLeft w:val="994"/>
          <w:marRight w:val="0"/>
          <w:marTop w:val="0"/>
          <w:marBottom w:val="120"/>
          <w:divBdr>
            <w:top w:val="none" w:sz="0" w:space="0" w:color="auto"/>
            <w:left w:val="none" w:sz="0" w:space="0" w:color="auto"/>
            <w:bottom w:val="none" w:sz="0" w:space="0" w:color="auto"/>
            <w:right w:val="none" w:sz="0" w:space="0" w:color="auto"/>
          </w:divBdr>
        </w:div>
        <w:div w:id="203450089">
          <w:marLeft w:val="994"/>
          <w:marRight w:val="0"/>
          <w:marTop w:val="0"/>
          <w:marBottom w:val="120"/>
          <w:divBdr>
            <w:top w:val="none" w:sz="0" w:space="0" w:color="auto"/>
            <w:left w:val="none" w:sz="0" w:space="0" w:color="auto"/>
            <w:bottom w:val="none" w:sz="0" w:space="0" w:color="auto"/>
            <w:right w:val="none" w:sz="0" w:space="0" w:color="auto"/>
          </w:divBdr>
        </w:div>
        <w:div w:id="1214266496">
          <w:marLeft w:val="994"/>
          <w:marRight w:val="0"/>
          <w:marTop w:val="0"/>
          <w:marBottom w:val="120"/>
          <w:divBdr>
            <w:top w:val="none" w:sz="0" w:space="0" w:color="auto"/>
            <w:left w:val="none" w:sz="0" w:space="0" w:color="auto"/>
            <w:bottom w:val="none" w:sz="0" w:space="0" w:color="auto"/>
            <w:right w:val="none" w:sz="0" w:space="0" w:color="auto"/>
          </w:divBdr>
        </w:div>
        <w:div w:id="5519080">
          <w:marLeft w:val="994"/>
          <w:marRight w:val="0"/>
          <w:marTop w:val="0"/>
          <w:marBottom w:val="120"/>
          <w:divBdr>
            <w:top w:val="none" w:sz="0" w:space="0" w:color="auto"/>
            <w:left w:val="none" w:sz="0" w:space="0" w:color="auto"/>
            <w:bottom w:val="none" w:sz="0" w:space="0" w:color="auto"/>
            <w:right w:val="none" w:sz="0" w:space="0" w:color="auto"/>
          </w:divBdr>
        </w:div>
      </w:divsChild>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hyperlink" Target="https://www.3gpp.org/ftp/tsg_ran/WG2_RL2/TSGR2_107/Docs/R2-1910813.zip" TargetMode="External"/><Relationship Id="rId50" Type="http://schemas.openxmlformats.org/officeDocument/2006/relationships/hyperlink" Target="https://www.3gpp.org/ftp/tsg_ran/WG2_RL2/TSGR2_107/Docs/R2-1910689.zip" TargetMode="External"/><Relationship Id="rId55"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yperlink" Target="https://www.3gpp.org/ftp/tsg_ran/WG2_RL2/TSGR2_107/Docs/R2-1910093.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yperlink" Target="https://www.3gpp.org/ftp/tsg_ran/WG2_RL2/TSGR2_107/Docs/R2-1911512.zip" TargetMode="External"/><Relationship Id="rId48" Type="http://schemas.openxmlformats.org/officeDocument/2006/relationships/hyperlink" Target="https://www.3gpp.org/ftp/tsg_ran/WG2_RL2/TSGR2_107/Docs/R2-1908851.zip" TargetMode="External"/><Relationship Id="rId56" Type="http://schemas.openxmlformats.org/officeDocument/2006/relationships/header" Target="header3.xml"/><Relationship Id="rId8" Type="http://schemas.openxmlformats.org/officeDocument/2006/relationships/styles" Target="styles.xml"/><Relationship Id="rId51" Type="http://schemas.openxmlformats.org/officeDocument/2006/relationships/hyperlink" Target="https://www.3gpp.org/ftp/tsg_ran/WG2_RL2/TSGR2_107/Docs/R2-1910094.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hyperlink" Target="https://www.3gpp.org/ftp/tsg_ran/WG2_RL2/TSGR2_107/Docs/R2-1909605.zip" TargetMode="External"/><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yperlink" Target="https://www.3gpp.org/ftp/tsg_ran/WG2_RL2/TSGR2_107/Docs/R2-1909129.zip" TargetMode="External"/><Relationship Id="rId57" Type="http://schemas.openxmlformats.org/officeDocument/2006/relationships/footer" Target="footer3.xml"/><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hyperlink" Target="http://3gpp.org/ftp/tsg_ran/WG2_RL2/TSGR2_106/Docs/R2-1906589.zip" TargetMode="External"/><Relationship Id="rId5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5AIRPNAIUNRU-859666464-5601</_dlc_DocId>
    <_dlc_DocIdUrl xmlns="71c5aaf6-e6ce-465b-b873-5148d2a4c105">
      <Url>https://nokia.sharepoint.com/sites/c5g/e2earch/_layouts/15/DocIdRedir.aspx?ID=5AIRPNAIUNRU-859666464-5601</Url>
      <Description>5AIRPNAIUNRU-859666464-5601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D35CFA4-80D8-4AFD-8E1E-03D1B80D2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90A27-D1E7-44C6-A840-3CBCFE684528}">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379A6C0-8D00-9B4B-BF47-3D2104FD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D:\userdata\bsebire\Templates\3GPP%20TDoc.dot</Template>
  <TotalTime>1</TotalTime>
  <Pages>4</Pages>
  <Words>1993</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Chunli</dc:creator>
  <cp:keywords/>
  <cp:lastModifiedBy>Chunli</cp:lastModifiedBy>
  <cp:revision>3</cp:revision>
  <dcterms:created xsi:type="dcterms:W3CDTF">2019-10-03T13:12:00Z</dcterms:created>
  <dcterms:modified xsi:type="dcterms:W3CDTF">2019-10-03T13:14:00Z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14aa1963-f6d8-4f94-bfd0-143358772308</vt:lpwstr>
  </property>
</Properties>
</file>